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585" w:rsidRPr="00A1256A" w:rsidRDefault="00BA646D">
      <w:r w:rsidRPr="00A1256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985520</wp:posOffset>
                </wp:positionH>
                <wp:positionV relativeFrom="page">
                  <wp:posOffset>407035</wp:posOffset>
                </wp:positionV>
                <wp:extent cx="4798695" cy="824865"/>
                <wp:effectExtent l="0" t="0" r="2540" b="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8695" cy="824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7336" w:rsidRDefault="006E7336" w:rsidP="00E9478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B18C0">
                              <w:rPr>
                                <w:sz w:val="28"/>
                                <w:szCs w:val="28"/>
                              </w:rPr>
                              <w:t xml:space="preserve">Cegléd Város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Önkormányzatának Polgármesterétől</w:t>
                            </w:r>
                          </w:p>
                          <w:p w:rsidR="006E7336" w:rsidRDefault="006E7336" w:rsidP="00E94786">
                            <w:pPr>
                              <w:jc w:val="center"/>
                            </w:pPr>
                            <w:r w:rsidRPr="005B18C0">
                              <w:t>2700 Cegléd, Kossuth tér</w:t>
                            </w:r>
                            <w:r>
                              <w:t xml:space="preserve"> </w:t>
                            </w:r>
                            <w:r w:rsidRPr="005B18C0">
                              <w:t>1.</w:t>
                            </w:r>
                          </w:p>
                          <w:p w:rsidR="006E7336" w:rsidRDefault="006E7336" w:rsidP="00E94786">
                            <w:pPr>
                              <w:jc w:val="center"/>
                            </w:pPr>
                            <w:r>
                              <w:t>Levélcím: 2701 Cegléd, Pf.: 85.</w:t>
                            </w:r>
                          </w:p>
                          <w:p w:rsidR="006E7336" w:rsidRDefault="006E7336" w:rsidP="00E94786">
                            <w:pPr>
                              <w:jc w:val="center"/>
                            </w:pPr>
                            <w:r>
                              <w:t>Tel.: 06/53/511-400, Fax: 511-406</w:t>
                            </w:r>
                          </w:p>
                          <w:p w:rsidR="006E7336" w:rsidRDefault="006E7336" w:rsidP="00E94786">
                            <w:pPr>
                              <w:jc w:val="center"/>
                            </w:pPr>
                          </w:p>
                          <w:p w:rsidR="006E7336" w:rsidRDefault="006E7336" w:rsidP="00E9478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77.6pt;margin-top:32.05pt;width:377.85pt;height:64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HKbtQIAALo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" filled="f" stroked="f">
                <v:textbox>
                  <w:txbxContent>
                    <w:p w:rsidR="006E7336" w:rsidRDefault="006E7336" w:rsidP="00E9478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B18C0">
                        <w:rPr>
                          <w:sz w:val="28"/>
                          <w:szCs w:val="28"/>
                        </w:rPr>
                        <w:t xml:space="preserve">Cegléd Város </w:t>
                      </w:r>
                      <w:r>
                        <w:rPr>
                          <w:sz w:val="28"/>
                          <w:szCs w:val="28"/>
                        </w:rPr>
                        <w:t>Önkormányzatának Polgármesterétől</w:t>
                      </w:r>
                    </w:p>
                    <w:p w:rsidR="006E7336" w:rsidRDefault="006E7336" w:rsidP="00E94786">
                      <w:pPr>
                        <w:jc w:val="center"/>
                      </w:pPr>
                      <w:r w:rsidRPr="005B18C0">
                        <w:t>2700 Cegléd, Kossuth tér</w:t>
                      </w:r>
                      <w:r>
                        <w:t xml:space="preserve"> </w:t>
                      </w:r>
                      <w:r w:rsidRPr="005B18C0">
                        <w:t>1.</w:t>
                      </w:r>
                    </w:p>
                    <w:p w:rsidR="006E7336" w:rsidRDefault="006E7336" w:rsidP="00E94786">
                      <w:pPr>
                        <w:jc w:val="center"/>
                      </w:pPr>
                      <w:r>
                        <w:t>Levélcím: 2701 Cegléd, Pf.: 85.</w:t>
                      </w:r>
                    </w:p>
                    <w:p w:rsidR="006E7336" w:rsidRDefault="006E7336" w:rsidP="00E94786">
                      <w:pPr>
                        <w:jc w:val="center"/>
                      </w:pPr>
                      <w:r>
                        <w:t>Tel.: 06/53/511-400, Fax: 511-406</w:t>
                      </w:r>
                    </w:p>
                    <w:p w:rsidR="006E7336" w:rsidRDefault="006E7336" w:rsidP="00E94786">
                      <w:pPr>
                        <w:jc w:val="center"/>
                      </w:pPr>
                    </w:p>
                    <w:p w:rsidR="006E7336" w:rsidRDefault="006E7336" w:rsidP="00E94786">
                      <w:pPr>
                        <w:jc w:val="center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A1256A">
        <w:rPr>
          <w:noProof/>
        </w:rPr>
        <w:drawing>
          <wp:anchor distT="0" distB="0" distL="114300" distR="114300" simplePos="0" relativeHeight="251658752" behindDoc="0" locked="0" layoutInCell="1" allowOverlap="0">
            <wp:simplePos x="0" y="0"/>
            <wp:positionH relativeFrom="column">
              <wp:posOffset>0</wp:posOffset>
            </wp:positionH>
            <wp:positionV relativeFrom="page">
              <wp:posOffset>407035</wp:posOffset>
            </wp:positionV>
            <wp:extent cx="593090" cy="685800"/>
            <wp:effectExtent l="0" t="0" r="0" b="0"/>
            <wp:wrapNone/>
            <wp:docPr id="21" name="Kép 21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7457" w:rsidRDefault="00D17457">
      <w:pPr>
        <w:rPr>
          <w:sz w:val="20"/>
          <w:szCs w:val="20"/>
        </w:rPr>
      </w:pPr>
    </w:p>
    <w:p w:rsidR="00D17457" w:rsidRDefault="00D17457">
      <w:pPr>
        <w:rPr>
          <w:sz w:val="20"/>
          <w:szCs w:val="20"/>
        </w:rPr>
      </w:pPr>
    </w:p>
    <w:p w:rsidR="00323585" w:rsidRPr="00A1256A" w:rsidRDefault="00765F1E" w:rsidP="005D2DE4">
      <w:pPr>
        <w:ind w:left="3402" w:hanging="3402"/>
        <w:rPr>
          <w:sz w:val="20"/>
          <w:szCs w:val="20"/>
        </w:rPr>
      </w:pPr>
      <w:r>
        <w:rPr>
          <w:sz w:val="22"/>
          <w:szCs w:val="22"/>
        </w:rPr>
        <w:t>Iktatószám: C/21125</w:t>
      </w:r>
      <w:bookmarkStart w:id="0" w:name="_GoBack"/>
      <w:bookmarkEnd w:id="0"/>
      <w:r w:rsidR="00776908" w:rsidRPr="006A3720">
        <w:rPr>
          <w:sz w:val="22"/>
          <w:szCs w:val="22"/>
        </w:rPr>
        <w:t>/202</w:t>
      </w:r>
      <w:r w:rsidR="00A07127">
        <w:rPr>
          <w:sz w:val="22"/>
          <w:szCs w:val="22"/>
        </w:rPr>
        <w:t>6</w:t>
      </w:r>
      <w:r w:rsidR="00776908">
        <w:rPr>
          <w:sz w:val="22"/>
          <w:szCs w:val="22"/>
        </w:rPr>
        <w:t>.</w:t>
      </w:r>
      <w:r w:rsidR="00BA646D" w:rsidRPr="00A1256A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ge">
                  <wp:posOffset>1264920</wp:posOffset>
                </wp:positionV>
                <wp:extent cx="5257800" cy="0"/>
                <wp:effectExtent l="12700" t="7620" r="6350" b="11430"/>
                <wp:wrapNone/>
                <wp:docPr id="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5FE3D5E" id="Line 2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77.15pt,99.6pt" to="491.15pt,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S4bEg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">
                <w10:wrap anchory="page"/>
              </v:line>
            </w:pict>
          </mc:Fallback>
        </mc:AlternateContent>
      </w:r>
      <w:r w:rsidR="00776908">
        <w:rPr>
          <w:sz w:val="22"/>
          <w:szCs w:val="22"/>
        </w:rPr>
        <w:tab/>
      </w:r>
      <w:r w:rsidR="00776908">
        <w:rPr>
          <w:sz w:val="22"/>
          <w:szCs w:val="22"/>
        </w:rPr>
        <w:tab/>
      </w:r>
      <w:r w:rsidR="00776908">
        <w:rPr>
          <w:sz w:val="22"/>
          <w:szCs w:val="22"/>
        </w:rPr>
        <w:tab/>
      </w:r>
      <w:r w:rsidR="00776908">
        <w:rPr>
          <w:sz w:val="22"/>
          <w:szCs w:val="22"/>
        </w:rPr>
        <w:tab/>
      </w:r>
      <w:r w:rsidR="00776908" w:rsidRPr="00062762">
        <w:rPr>
          <w:sz w:val="22"/>
          <w:szCs w:val="22"/>
        </w:rPr>
        <w:t>Tárgy</w:t>
      </w:r>
      <w:r w:rsidR="00FE7F93" w:rsidRPr="00062762">
        <w:rPr>
          <w:sz w:val="22"/>
          <w:szCs w:val="22"/>
        </w:rPr>
        <w:t>:</w:t>
      </w:r>
      <w:r w:rsidR="00FE7F93">
        <w:rPr>
          <w:sz w:val="22"/>
          <w:szCs w:val="22"/>
        </w:rPr>
        <w:t xml:space="preserve"> A 202</w:t>
      </w:r>
      <w:r w:rsidR="00A07127">
        <w:rPr>
          <w:sz w:val="22"/>
          <w:szCs w:val="22"/>
        </w:rPr>
        <w:t>6</w:t>
      </w:r>
      <w:r w:rsidR="00776908">
        <w:rPr>
          <w:sz w:val="22"/>
          <w:szCs w:val="22"/>
        </w:rPr>
        <w:t>/202</w:t>
      </w:r>
      <w:r w:rsidR="00A07127">
        <w:rPr>
          <w:sz w:val="22"/>
          <w:szCs w:val="22"/>
        </w:rPr>
        <w:t>7</w:t>
      </w:r>
      <w:r w:rsidR="00776908">
        <w:rPr>
          <w:sz w:val="22"/>
          <w:szCs w:val="22"/>
        </w:rPr>
        <w:t xml:space="preserve">. nevelési évre vonatkozó </w:t>
      </w:r>
    </w:p>
    <w:p w:rsidR="00776908" w:rsidRDefault="00776908" w:rsidP="00776908">
      <w:pPr>
        <w:tabs>
          <w:tab w:val="left" w:pos="5103"/>
          <w:tab w:val="left" w:pos="5670"/>
        </w:tabs>
        <w:ind w:left="4962" w:hanging="4962"/>
        <w:rPr>
          <w:sz w:val="22"/>
          <w:szCs w:val="22"/>
        </w:rPr>
      </w:pPr>
      <w:r w:rsidRPr="00D17457">
        <w:rPr>
          <w:sz w:val="22"/>
          <w:szCs w:val="22"/>
        </w:rPr>
        <w:t xml:space="preserve">Előterjesztő: </w:t>
      </w:r>
      <w:r>
        <w:rPr>
          <w:sz w:val="22"/>
          <w:szCs w:val="22"/>
        </w:rPr>
        <w:t>D</w:t>
      </w:r>
      <w:r w:rsidRPr="00D17457">
        <w:rPr>
          <w:sz w:val="22"/>
          <w:szCs w:val="22"/>
        </w:rPr>
        <w:t>r</w:t>
      </w:r>
      <w:r>
        <w:rPr>
          <w:sz w:val="22"/>
          <w:szCs w:val="22"/>
        </w:rPr>
        <w:t>.</w:t>
      </w:r>
      <w:r w:rsidRPr="00D17457">
        <w:rPr>
          <w:sz w:val="22"/>
          <w:szCs w:val="22"/>
        </w:rPr>
        <w:t xml:space="preserve"> Csáky András 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óvodai beiratkozás</w:t>
      </w:r>
    </w:p>
    <w:p w:rsidR="00776908" w:rsidRPr="00D17457" w:rsidRDefault="00776908" w:rsidP="00062762">
      <w:pPr>
        <w:tabs>
          <w:tab w:val="left" w:pos="4962"/>
        </w:tabs>
        <w:rPr>
          <w:sz w:val="22"/>
          <w:szCs w:val="22"/>
        </w:rPr>
      </w:pPr>
      <w:r w:rsidRPr="00D17457">
        <w:rPr>
          <w:sz w:val="22"/>
          <w:szCs w:val="22"/>
        </w:rPr>
        <w:t>Szakmai előterjesztő: Jáger Mária irodavezető</w:t>
      </w:r>
      <w:r w:rsidR="00062762">
        <w:rPr>
          <w:sz w:val="22"/>
          <w:szCs w:val="22"/>
        </w:rPr>
        <w:tab/>
        <w:t xml:space="preserve"> </w:t>
      </w:r>
    </w:p>
    <w:p w:rsidR="00FE7F93" w:rsidRDefault="00776908" w:rsidP="00AF693A">
      <w:pPr>
        <w:rPr>
          <w:sz w:val="22"/>
          <w:szCs w:val="22"/>
        </w:rPr>
      </w:pPr>
      <w:r w:rsidRPr="00D17457">
        <w:rPr>
          <w:sz w:val="22"/>
          <w:szCs w:val="22"/>
        </w:rPr>
        <w:t xml:space="preserve">Ügyintéző: </w:t>
      </w:r>
      <w:r>
        <w:rPr>
          <w:sz w:val="22"/>
          <w:szCs w:val="22"/>
        </w:rPr>
        <w:t xml:space="preserve">Baumanné Méder Melinda </w:t>
      </w:r>
    </w:p>
    <w:p w:rsidR="009C6A2D" w:rsidRDefault="00FE7F93" w:rsidP="00FE7F93">
      <w:pPr>
        <w:ind w:left="993"/>
        <w:rPr>
          <w:b/>
        </w:rPr>
      </w:pPr>
      <w:r>
        <w:rPr>
          <w:sz w:val="22"/>
          <w:szCs w:val="22"/>
        </w:rPr>
        <w:t>vezető-</w:t>
      </w:r>
      <w:r w:rsidR="00776908" w:rsidRPr="00D17457">
        <w:rPr>
          <w:sz w:val="22"/>
          <w:szCs w:val="22"/>
        </w:rPr>
        <w:t>főtanácsos</w:t>
      </w:r>
    </w:p>
    <w:p w:rsidR="00776908" w:rsidRPr="00A1256A" w:rsidRDefault="00776908" w:rsidP="00AF693A">
      <w:pPr>
        <w:rPr>
          <w:b/>
        </w:rPr>
      </w:pPr>
    </w:p>
    <w:p w:rsidR="007E2ACB" w:rsidRPr="005F6831" w:rsidRDefault="007E2ACB" w:rsidP="007E2ACB">
      <w:pPr>
        <w:jc w:val="center"/>
      </w:pPr>
      <w:r w:rsidRPr="005F6831">
        <w:rPr>
          <w:b/>
        </w:rPr>
        <w:t>ELŐTERJESZTÉS</w:t>
      </w:r>
    </w:p>
    <w:p w:rsidR="00C72A2D" w:rsidRPr="005F6831" w:rsidRDefault="00807CE8" w:rsidP="007E2ACB">
      <w:pPr>
        <w:jc w:val="center"/>
      </w:pPr>
      <w:r w:rsidRPr="002D0F66">
        <w:t>Cegléd Város Önkormányzata Képviselő-testület</w:t>
      </w:r>
      <w:r>
        <w:t>ének 202</w:t>
      </w:r>
      <w:r w:rsidR="00A07127">
        <w:t>6</w:t>
      </w:r>
      <w:r w:rsidRPr="002D0F66">
        <w:t xml:space="preserve">. március </w:t>
      </w:r>
      <w:r w:rsidR="00A07127">
        <w:t>19</w:t>
      </w:r>
      <w:r w:rsidRPr="002D0F66">
        <w:t>-</w:t>
      </w:r>
      <w:r w:rsidR="00A07127">
        <w:t>e</w:t>
      </w:r>
      <w:r w:rsidRPr="002D0F66">
        <w:t>i ülésére</w:t>
      </w:r>
    </w:p>
    <w:p w:rsidR="00A1256A" w:rsidRPr="005F6831" w:rsidRDefault="00A1256A" w:rsidP="007E2ACB">
      <w:pPr>
        <w:jc w:val="center"/>
      </w:pPr>
    </w:p>
    <w:p w:rsidR="007E2ACB" w:rsidRPr="005F6831" w:rsidRDefault="007E2ACB" w:rsidP="007E2ACB">
      <w:pPr>
        <w:jc w:val="center"/>
        <w:rPr>
          <w:b/>
        </w:rPr>
      </w:pPr>
      <w:r w:rsidRPr="005F6831">
        <w:rPr>
          <w:b/>
        </w:rPr>
        <w:t xml:space="preserve">Tisztelt </w:t>
      </w:r>
      <w:r w:rsidR="00F035EE" w:rsidRPr="005F6831">
        <w:rPr>
          <w:b/>
        </w:rPr>
        <w:t>Képviselő-testület</w:t>
      </w:r>
      <w:r w:rsidRPr="005F6831">
        <w:rPr>
          <w:b/>
        </w:rPr>
        <w:t>!</w:t>
      </w:r>
    </w:p>
    <w:p w:rsidR="00BB2B19" w:rsidRPr="005F6831" w:rsidRDefault="00BB2B19" w:rsidP="008217C6">
      <w:pPr>
        <w:jc w:val="both"/>
      </w:pPr>
    </w:p>
    <w:p w:rsidR="00BB2B19" w:rsidRPr="005F6831" w:rsidRDefault="00BB2B19" w:rsidP="00294649">
      <w:pPr>
        <w:pStyle w:val="Default"/>
        <w:jc w:val="both"/>
        <w:rPr>
          <w:color w:val="auto"/>
        </w:rPr>
      </w:pPr>
      <w:r w:rsidRPr="005F6831">
        <w:rPr>
          <w:color w:val="auto"/>
        </w:rPr>
        <w:t xml:space="preserve">Az </w:t>
      </w:r>
      <w:r w:rsidRPr="005F6831">
        <w:rPr>
          <w:iCs/>
          <w:color w:val="auto"/>
        </w:rPr>
        <w:t>óvodai beiratkozást</w:t>
      </w:r>
      <w:r w:rsidRPr="005F6831">
        <w:rPr>
          <w:i/>
          <w:iCs/>
          <w:color w:val="auto"/>
        </w:rPr>
        <w:t xml:space="preserve"> </w:t>
      </w:r>
      <w:r w:rsidRPr="005F6831">
        <w:rPr>
          <w:i/>
          <w:color w:val="auto"/>
        </w:rPr>
        <w:t>a nemzeti köznevelésről szóló 2011. évi CXC. törvény</w:t>
      </w:r>
      <w:r w:rsidRPr="005F6831">
        <w:rPr>
          <w:color w:val="auto"/>
        </w:rPr>
        <w:t xml:space="preserve"> (a továbbiakban: Nkt.), továbbá </w:t>
      </w:r>
      <w:r w:rsidRPr="005F6831">
        <w:rPr>
          <w:i/>
          <w:color w:val="auto"/>
        </w:rPr>
        <w:t>a nevelési-oktatási intézmények működéséről és a köznevelési intézmények névhasználatáról szóló 20/2012. (VIII. 31.) EMMI rendelet</w:t>
      </w:r>
      <w:r w:rsidRPr="005F6831">
        <w:rPr>
          <w:color w:val="auto"/>
        </w:rPr>
        <w:t xml:space="preserve"> (a továbbiakban: Rendelet) jogszabályi rendelkezéseinek megfelelően szervezzük.</w:t>
      </w:r>
    </w:p>
    <w:p w:rsidR="00327C84" w:rsidRDefault="00327C84" w:rsidP="009E4707">
      <w:pPr>
        <w:pStyle w:val="Default"/>
        <w:jc w:val="center"/>
        <w:rPr>
          <w:b/>
          <w:bCs/>
          <w:color w:val="auto"/>
        </w:rPr>
      </w:pPr>
    </w:p>
    <w:p w:rsidR="00BB2B19" w:rsidRPr="005F6831" w:rsidRDefault="00EC5F23" w:rsidP="009E4707">
      <w:pPr>
        <w:pStyle w:val="Default"/>
        <w:jc w:val="center"/>
        <w:rPr>
          <w:color w:val="auto"/>
        </w:rPr>
      </w:pPr>
      <w:r w:rsidRPr="005F6831">
        <w:rPr>
          <w:b/>
          <w:bCs/>
          <w:color w:val="auto"/>
        </w:rPr>
        <w:t xml:space="preserve">I. </w:t>
      </w:r>
      <w:r w:rsidR="00BB2B19" w:rsidRPr="005F6831">
        <w:rPr>
          <w:b/>
          <w:bCs/>
          <w:color w:val="auto"/>
        </w:rPr>
        <w:t>Az óvodai beiratkozás</w:t>
      </w:r>
      <w:r w:rsidR="0019199A" w:rsidRPr="005F6831">
        <w:rPr>
          <w:b/>
          <w:bCs/>
          <w:color w:val="auto"/>
        </w:rPr>
        <w:t xml:space="preserve"> időpontja</w:t>
      </w:r>
    </w:p>
    <w:p w:rsidR="00BB2B19" w:rsidRPr="005F6831" w:rsidRDefault="00BB2B19" w:rsidP="00EC5F23">
      <w:pPr>
        <w:pStyle w:val="Default"/>
        <w:spacing w:before="120"/>
        <w:jc w:val="both"/>
        <w:rPr>
          <w:color w:val="auto"/>
        </w:rPr>
      </w:pPr>
      <w:r w:rsidRPr="005F6831">
        <w:rPr>
          <w:color w:val="auto"/>
        </w:rPr>
        <w:t xml:space="preserve">Az Nkt. 83. § (2) bekezdés </w:t>
      </w:r>
      <w:r w:rsidRPr="005F6831">
        <w:rPr>
          <w:i/>
          <w:color w:val="auto"/>
        </w:rPr>
        <w:t>b)</w:t>
      </w:r>
      <w:r w:rsidRPr="005F6831">
        <w:rPr>
          <w:color w:val="auto"/>
        </w:rPr>
        <w:t xml:space="preserve"> pontja szerint a fenntartó dönt az óvodába történő jelentkezés módjáról, az óvodai általános felvételi időpontról.</w:t>
      </w:r>
    </w:p>
    <w:p w:rsidR="00BB2B19" w:rsidRDefault="00BB2B19" w:rsidP="009E4707">
      <w:pPr>
        <w:pStyle w:val="Default"/>
        <w:spacing w:before="120"/>
        <w:jc w:val="both"/>
        <w:rPr>
          <w:color w:val="auto"/>
        </w:rPr>
      </w:pPr>
      <w:r w:rsidRPr="005F6831">
        <w:rPr>
          <w:color w:val="auto"/>
        </w:rPr>
        <w:t>A Rendelet 20. § (1) bekezdése alapján az óvodai beiratkozásra a tárgyév április 20</w:t>
      </w:r>
      <w:r w:rsidR="00F53AAB">
        <w:rPr>
          <w:color w:val="auto"/>
        </w:rPr>
        <w:t>-a</w:t>
      </w:r>
      <w:r w:rsidR="00E05A86">
        <w:rPr>
          <w:color w:val="auto"/>
        </w:rPr>
        <w:t xml:space="preserve"> és </w:t>
      </w:r>
      <w:r w:rsidRPr="005F6831">
        <w:rPr>
          <w:color w:val="auto"/>
        </w:rPr>
        <w:t>május 20</w:t>
      </w:r>
      <w:r w:rsidR="00F53AAB">
        <w:rPr>
          <w:color w:val="auto"/>
        </w:rPr>
        <w:t>-a</w:t>
      </w:r>
      <w:r w:rsidRPr="005F6831">
        <w:rPr>
          <w:color w:val="auto"/>
        </w:rPr>
        <w:t xml:space="preserve"> között kerül sor. A fenntartó az óvodai beiratkozás idejéről, az óvodai jogviszony létesítésével összefüggő eljárásról a beiratkozás első határnapját megelőzően legalább harminc nappal hirdetményt tesz közzé a saját honlapján, valamint hirdetmény közzétételét kezdeményezi a fenntartásában működő óvoda honlapján, ennek hiányában a helyben szokásos módon.</w:t>
      </w:r>
    </w:p>
    <w:p w:rsidR="00BB2B19" w:rsidRPr="005F6831" w:rsidRDefault="00BB2B19" w:rsidP="0019199A">
      <w:pPr>
        <w:pStyle w:val="Default"/>
        <w:spacing w:before="120"/>
        <w:jc w:val="both"/>
        <w:rPr>
          <w:color w:val="auto"/>
        </w:rPr>
      </w:pPr>
      <w:r w:rsidRPr="005F6831">
        <w:rPr>
          <w:color w:val="auto"/>
        </w:rPr>
        <w:t xml:space="preserve">A Rendelet 20. § (1a) bekezdése szerint a fenntartói közlemény, hirdetmény tartalmazza </w:t>
      </w:r>
    </w:p>
    <w:p w:rsidR="00BB2B19" w:rsidRPr="00C66C5C" w:rsidRDefault="00BB2B19" w:rsidP="009E4707">
      <w:pPr>
        <w:pStyle w:val="Default"/>
        <w:ind w:firstLine="284"/>
        <w:jc w:val="both"/>
        <w:rPr>
          <w:i/>
          <w:color w:val="auto"/>
          <w:sz w:val="22"/>
          <w:szCs w:val="22"/>
        </w:rPr>
      </w:pPr>
      <w:r w:rsidRPr="00C66C5C">
        <w:rPr>
          <w:i/>
          <w:iCs/>
          <w:color w:val="auto"/>
          <w:sz w:val="22"/>
          <w:szCs w:val="22"/>
        </w:rPr>
        <w:t xml:space="preserve">a) </w:t>
      </w:r>
      <w:r w:rsidRPr="00C66C5C">
        <w:rPr>
          <w:i/>
          <w:color w:val="auto"/>
          <w:sz w:val="22"/>
          <w:szCs w:val="22"/>
        </w:rPr>
        <w:t xml:space="preserve">az óvodai felvételről, az óvodai jogviszony létesítéséről, </w:t>
      </w:r>
    </w:p>
    <w:p w:rsidR="00BB2B19" w:rsidRPr="00C66C5C" w:rsidRDefault="00BB2B19" w:rsidP="009E4707">
      <w:pPr>
        <w:pStyle w:val="Default"/>
        <w:ind w:firstLine="284"/>
        <w:jc w:val="both"/>
        <w:rPr>
          <w:i/>
          <w:color w:val="auto"/>
          <w:sz w:val="22"/>
          <w:szCs w:val="22"/>
        </w:rPr>
      </w:pPr>
      <w:r w:rsidRPr="00C66C5C">
        <w:rPr>
          <w:i/>
          <w:iCs/>
          <w:color w:val="auto"/>
          <w:sz w:val="22"/>
          <w:szCs w:val="22"/>
        </w:rPr>
        <w:t xml:space="preserve">b) </w:t>
      </w:r>
      <w:r w:rsidRPr="00C66C5C">
        <w:rPr>
          <w:i/>
          <w:color w:val="auto"/>
          <w:sz w:val="22"/>
          <w:szCs w:val="22"/>
        </w:rPr>
        <w:t xml:space="preserve">az óvodai beiratkozás időpontjának meghatározásáról, </w:t>
      </w:r>
    </w:p>
    <w:p w:rsidR="00BB2B19" w:rsidRPr="00C66C5C" w:rsidRDefault="00BB2B19" w:rsidP="009E4707">
      <w:pPr>
        <w:pStyle w:val="Default"/>
        <w:ind w:firstLine="284"/>
        <w:jc w:val="both"/>
        <w:rPr>
          <w:i/>
          <w:color w:val="auto"/>
          <w:sz w:val="22"/>
          <w:szCs w:val="22"/>
        </w:rPr>
      </w:pPr>
      <w:r w:rsidRPr="00C66C5C">
        <w:rPr>
          <w:i/>
          <w:iCs/>
          <w:color w:val="auto"/>
          <w:sz w:val="22"/>
          <w:szCs w:val="22"/>
        </w:rPr>
        <w:t xml:space="preserve">c) </w:t>
      </w:r>
      <w:r w:rsidRPr="00C66C5C">
        <w:rPr>
          <w:i/>
          <w:color w:val="auto"/>
          <w:sz w:val="22"/>
          <w:szCs w:val="22"/>
        </w:rPr>
        <w:t xml:space="preserve">a gyermek óvodai beíratásához szükséges közokiratokról, dokumentumokról, </w:t>
      </w:r>
    </w:p>
    <w:p w:rsidR="00BB2B19" w:rsidRPr="00C66C5C" w:rsidRDefault="00BB2B19" w:rsidP="009E4707">
      <w:pPr>
        <w:pStyle w:val="Default"/>
        <w:ind w:firstLine="284"/>
        <w:jc w:val="both"/>
        <w:rPr>
          <w:i/>
          <w:color w:val="auto"/>
          <w:sz w:val="22"/>
          <w:szCs w:val="22"/>
        </w:rPr>
      </w:pPr>
      <w:r w:rsidRPr="00C66C5C">
        <w:rPr>
          <w:i/>
          <w:iCs/>
          <w:color w:val="auto"/>
          <w:sz w:val="22"/>
          <w:szCs w:val="22"/>
        </w:rPr>
        <w:t xml:space="preserve">d) </w:t>
      </w:r>
      <w:r w:rsidRPr="00C66C5C">
        <w:rPr>
          <w:i/>
          <w:color w:val="auto"/>
          <w:sz w:val="22"/>
          <w:szCs w:val="22"/>
        </w:rPr>
        <w:t xml:space="preserve">az óvodáztatási kötelezettség nem teljesítése esetén alkalmazható jogkövetkezményekről, </w:t>
      </w:r>
    </w:p>
    <w:p w:rsidR="00BB2B19" w:rsidRPr="00C66C5C" w:rsidRDefault="00BB2B19" w:rsidP="009E4707">
      <w:pPr>
        <w:pStyle w:val="Default"/>
        <w:ind w:firstLine="284"/>
        <w:jc w:val="both"/>
        <w:rPr>
          <w:i/>
          <w:color w:val="auto"/>
          <w:sz w:val="22"/>
          <w:szCs w:val="22"/>
        </w:rPr>
      </w:pPr>
      <w:r w:rsidRPr="00C66C5C">
        <w:rPr>
          <w:i/>
          <w:iCs/>
          <w:color w:val="auto"/>
          <w:sz w:val="22"/>
          <w:szCs w:val="22"/>
        </w:rPr>
        <w:t xml:space="preserve">e) </w:t>
      </w:r>
      <w:r w:rsidRPr="00C66C5C">
        <w:rPr>
          <w:i/>
          <w:color w:val="auto"/>
          <w:sz w:val="22"/>
          <w:szCs w:val="22"/>
        </w:rPr>
        <w:t xml:space="preserve">az integráltan nevelhető sajátos nevelési igényű gyermekek óvodai felvételéről, a nevelésükre az alapító okiratuk szerint jogosult óvodákról és azok elérhetőségéről, </w:t>
      </w:r>
    </w:p>
    <w:p w:rsidR="00BB2B19" w:rsidRPr="00C66C5C" w:rsidRDefault="00BB2B19" w:rsidP="009E4707">
      <w:pPr>
        <w:pStyle w:val="Default"/>
        <w:ind w:firstLine="284"/>
        <w:jc w:val="both"/>
        <w:rPr>
          <w:i/>
          <w:color w:val="auto"/>
          <w:sz w:val="22"/>
          <w:szCs w:val="22"/>
        </w:rPr>
      </w:pPr>
      <w:r w:rsidRPr="00C66C5C">
        <w:rPr>
          <w:i/>
          <w:iCs/>
          <w:color w:val="auto"/>
          <w:sz w:val="22"/>
          <w:szCs w:val="22"/>
        </w:rPr>
        <w:t xml:space="preserve">f) </w:t>
      </w:r>
      <w:r w:rsidRPr="00C66C5C">
        <w:rPr>
          <w:i/>
          <w:color w:val="auto"/>
          <w:sz w:val="22"/>
          <w:szCs w:val="22"/>
        </w:rPr>
        <w:t xml:space="preserve">az alapító okiratuk szerint nemzetiségi nevelést folytató óvodákról és azok elérhetőségéről, </w:t>
      </w:r>
    </w:p>
    <w:p w:rsidR="00BB2B19" w:rsidRPr="00C66C5C" w:rsidRDefault="00BB2B19" w:rsidP="009E4707">
      <w:pPr>
        <w:pStyle w:val="Default"/>
        <w:ind w:firstLine="284"/>
        <w:jc w:val="both"/>
        <w:rPr>
          <w:i/>
          <w:color w:val="auto"/>
          <w:sz w:val="22"/>
          <w:szCs w:val="22"/>
        </w:rPr>
      </w:pPr>
      <w:r w:rsidRPr="00C66C5C">
        <w:rPr>
          <w:i/>
          <w:iCs/>
          <w:color w:val="auto"/>
          <w:sz w:val="22"/>
          <w:szCs w:val="22"/>
        </w:rPr>
        <w:t xml:space="preserve">g) </w:t>
      </w:r>
      <w:r w:rsidRPr="00C66C5C">
        <w:rPr>
          <w:i/>
          <w:color w:val="auto"/>
          <w:sz w:val="22"/>
          <w:szCs w:val="22"/>
        </w:rPr>
        <w:t xml:space="preserve">az óvoda felvételi körzetéről szóló tájékoztatást, </w:t>
      </w:r>
    </w:p>
    <w:p w:rsidR="00BB2B19" w:rsidRPr="00C66C5C" w:rsidRDefault="00BB2B19" w:rsidP="009E4707">
      <w:pPr>
        <w:pStyle w:val="Default"/>
        <w:ind w:firstLine="284"/>
        <w:jc w:val="both"/>
        <w:rPr>
          <w:i/>
          <w:color w:val="auto"/>
          <w:sz w:val="22"/>
          <w:szCs w:val="22"/>
        </w:rPr>
      </w:pPr>
      <w:r w:rsidRPr="00C66C5C">
        <w:rPr>
          <w:i/>
          <w:iCs/>
          <w:color w:val="auto"/>
          <w:sz w:val="22"/>
          <w:szCs w:val="22"/>
        </w:rPr>
        <w:t xml:space="preserve">h) </w:t>
      </w:r>
      <w:r w:rsidRPr="00C66C5C">
        <w:rPr>
          <w:i/>
          <w:color w:val="auto"/>
          <w:sz w:val="22"/>
          <w:szCs w:val="22"/>
        </w:rPr>
        <w:t xml:space="preserve">az óvodai felvétel tárgyában meghozott döntés közlésének határnapját, amely legkésőbb a beiratkozásra kiírt utolsó határnapot követő 30. munkanap, valamint </w:t>
      </w:r>
    </w:p>
    <w:p w:rsidR="00BB2B19" w:rsidRPr="00C66C5C" w:rsidRDefault="00BB2B19" w:rsidP="009310BE">
      <w:pPr>
        <w:pStyle w:val="Default"/>
        <w:ind w:firstLine="284"/>
        <w:jc w:val="both"/>
        <w:rPr>
          <w:i/>
          <w:color w:val="auto"/>
          <w:sz w:val="22"/>
          <w:szCs w:val="22"/>
        </w:rPr>
      </w:pPr>
      <w:r w:rsidRPr="00C66C5C">
        <w:rPr>
          <w:i/>
          <w:iCs/>
          <w:color w:val="auto"/>
          <w:sz w:val="22"/>
          <w:szCs w:val="22"/>
        </w:rPr>
        <w:t xml:space="preserve">i) </w:t>
      </w:r>
      <w:r w:rsidRPr="00C66C5C">
        <w:rPr>
          <w:i/>
          <w:color w:val="auto"/>
          <w:sz w:val="22"/>
          <w:szCs w:val="22"/>
        </w:rPr>
        <w:t>a jogorvoslati eljárás szabályait.</w:t>
      </w:r>
    </w:p>
    <w:p w:rsidR="009310BE" w:rsidRDefault="009310BE" w:rsidP="009310BE">
      <w:pPr>
        <w:autoSpaceDE w:val="0"/>
        <w:autoSpaceDN w:val="0"/>
        <w:adjustRightInd w:val="0"/>
        <w:jc w:val="both"/>
      </w:pPr>
    </w:p>
    <w:p w:rsidR="00BB2B19" w:rsidRPr="005F6831" w:rsidRDefault="00BB2B19" w:rsidP="009310BE">
      <w:pPr>
        <w:autoSpaceDE w:val="0"/>
        <w:autoSpaceDN w:val="0"/>
        <w:adjustRightInd w:val="0"/>
        <w:jc w:val="both"/>
      </w:pPr>
      <w:r w:rsidRPr="005F6831">
        <w:t xml:space="preserve">A fentiek értelmében </w:t>
      </w:r>
      <w:r w:rsidR="003B4793" w:rsidRPr="005F6831">
        <w:t>a</w:t>
      </w:r>
      <w:r w:rsidRPr="005F6831">
        <w:t>z óvodát igénylő és az óvodai nevelésre kötelezett gyermekek jelentkezését</w:t>
      </w:r>
      <w:r w:rsidR="00452C57" w:rsidRPr="005F6831">
        <w:t>, a 202</w:t>
      </w:r>
      <w:r w:rsidR="00095FC8">
        <w:t>6</w:t>
      </w:r>
      <w:r w:rsidR="00452C57" w:rsidRPr="005F6831">
        <w:t>/202</w:t>
      </w:r>
      <w:r w:rsidR="00095FC8">
        <w:t>7</w:t>
      </w:r>
      <w:r w:rsidRPr="005F6831">
        <w:t>. nevelési évre a kö</w:t>
      </w:r>
      <w:r w:rsidR="008024C1" w:rsidRPr="005F6831">
        <w:t>vetkező időpontokban javas</w:t>
      </w:r>
      <w:r w:rsidR="00B20166" w:rsidRPr="005F6831">
        <w:t>o</w:t>
      </w:r>
      <w:r w:rsidR="008024C1" w:rsidRPr="005F6831">
        <w:t>lom</w:t>
      </w:r>
      <w:r w:rsidRPr="005F6831">
        <w:t>:</w:t>
      </w:r>
    </w:p>
    <w:p w:rsidR="00BB2B19" w:rsidRPr="005F6831" w:rsidRDefault="00CC1082" w:rsidP="0019199A">
      <w:pPr>
        <w:autoSpaceDE w:val="0"/>
        <w:autoSpaceDN w:val="0"/>
        <w:adjustRightInd w:val="0"/>
        <w:spacing w:before="120"/>
        <w:jc w:val="center"/>
        <w:rPr>
          <w:b/>
          <w:bCs/>
        </w:rPr>
      </w:pPr>
      <w:r w:rsidRPr="005F6831">
        <w:rPr>
          <w:b/>
          <w:bCs/>
        </w:rPr>
        <w:t>202</w:t>
      </w:r>
      <w:r w:rsidR="00554DAB">
        <w:rPr>
          <w:b/>
          <w:bCs/>
        </w:rPr>
        <w:t>6</w:t>
      </w:r>
      <w:r w:rsidR="00BB2B19" w:rsidRPr="005F6831">
        <w:rPr>
          <w:b/>
          <w:bCs/>
        </w:rPr>
        <w:t xml:space="preserve">. </w:t>
      </w:r>
      <w:r w:rsidR="00FE7F93">
        <w:rPr>
          <w:b/>
          <w:bCs/>
        </w:rPr>
        <w:t>április 28</w:t>
      </w:r>
      <w:r w:rsidR="00B53AB3" w:rsidRPr="00574B3A">
        <w:rPr>
          <w:b/>
          <w:bCs/>
        </w:rPr>
        <w:t>-</w:t>
      </w:r>
      <w:r w:rsidR="00574B3A" w:rsidRPr="00574B3A">
        <w:rPr>
          <w:b/>
          <w:bCs/>
        </w:rPr>
        <w:t>á</w:t>
      </w:r>
      <w:r w:rsidR="00BB2B19" w:rsidRPr="00574B3A">
        <w:rPr>
          <w:b/>
          <w:bCs/>
        </w:rPr>
        <w:t>n (</w:t>
      </w:r>
      <w:r w:rsidR="00554DAB">
        <w:rPr>
          <w:b/>
          <w:bCs/>
        </w:rPr>
        <w:t>kedd</w:t>
      </w:r>
      <w:r w:rsidR="00FA635F">
        <w:rPr>
          <w:b/>
          <w:bCs/>
        </w:rPr>
        <w:t>) 8:00 – 18:</w:t>
      </w:r>
      <w:r w:rsidR="00BB2B19" w:rsidRPr="00574B3A">
        <w:rPr>
          <w:b/>
          <w:bCs/>
        </w:rPr>
        <w:t>00 óra</w:t>
      </w:r>
      <w:r w:rsidR="00BB2B19" w:rsidRPr="005F6831">
        <w:rPr>
          <w:b/>
          <w:bCs/>
        </w:rPr>
        <w:t xml:space="preserve"> és</w:t>
      </w:r>
    </w:p>
    <w:p w:rsidR="00BB2B19" w:rsidRPr="005F6831" w:rsidRDefault="00CC1082" w:rsidP="0019199A">
      <w:pPr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5F6831">
        <w:rPr>
          <w:b/>
          <w:bCs/>
        </w:rPr>
        <w:t>202</w:t>
      </w:r>
      <w:r w:rsidR="00554DAB">
        <w:rPr>
          <w:b/>
          <w:bCs/>
        </w:rPr>
        <w:t>6</w:t>
      </w:r>
      <w:r w:rsidR="00BB2B19" w:rsidRPr="005F6831">
        <w:rPr>
          <w:b/>
          <w:bCs/>
        </w:rPr>
        <w:t xml:space="preserve">. </w:t>
      </w:r>
      <w:r w:rsidR="00FE7F93">
        <w:rPr>
          <w:b/>
          <w:bCs/>
        </w:rPr>
        <w:t>április 29</w:t>
      </w:r>
      <w:r w:rsidR="002578DB" w:rsidRPr="00574B3A">
        <w:rPr>
          <w:b/>
          <w:bCs/>
        </w:rPr>
        <w:t>-é</w:t>
      </w:r>
      <w:r w:rsidR="00BB2B19" w:rsidRPr="00574B3A">
        <w:rPr>
          <w:b/>
          <w:bCs/>
        </w:rPr>
        <w:t>n (</w:t>
      </w:r>
      <w:r w:rsidR="00554DAB">
        <w:rPr>
          <w:b/>
          <w:bCs/>
        </w:rPr>
        <w:t>szerda</w:t>
      </w:r>
      <w:r w:rsidR="00FA635F">
        <w:rPr>
          <w:b/>
          <w:bCs/>
        </w:rPr>
        <w:t>) 8:00 – 18:</w:t>
      </w:r>
      <w:r w:rsidR="00BB2B19" w:rsidRPr="00574B3A">
        <w:rPr>
          <w:b/>
          <w:bCs/>
        </w:rPr>
        <w:t>00</w:t>
      </w:r>
      <w:r w:rsidR="00BB2B19" w:rsidRPr="005F6831">
        <w:rPr>
          <w:b/>
          <w:bCs/>
        </w:rPr>
        <w:t xml:space="preserve"> óra között.</w:t>
      </w:r>
    </w:p>
    <w:p w:rsidR="00BB2B19" w:rsidRPr="00C66C5C" w:rsidRDefault="00BB2B19" w:rsidP="0019199A">
      <w:pPr>
        <w:pStyle w:val="Default"/>
        <w:spacing w:after="120"/>
        <w:jc w:val="both"/>
        <w:rPr>
          <w:i/>
          <w:iCs/>
          <w:color w:val="auto"/>
          <w:sz w:val="22"/>
          <w:szCs w:val="22"/>
        </w:rPr>
      </w:pPr>
      <w:r w:rsidRPr="005F6831">
        <w:rPr>
          <w:color w:val="auto"/>
        </w:rPr>
        <w:t>Az Nkt. 8. § (2) bekezdése alapján</w:t>
      </w:r>
      <w:r w:rsidR="00C66C5C">
        <w:rPr>
          <w:color w:val="auto"/>
        </w:rPr>
        <w:t>:</w:t>
      </w:r>
      <w:r w:rsidRPr="005F6831">
        <w:rPr>
          <w:color w:val="auto"/>
        </w:rPr>
        <w:t xml:space="preserve"> </w:t>
      </w:r>
      <w:r w:rsidRPr="00C66C5C">
        <w:rPr>
          <w:i/>
          <w:color w:val="auto"/>
          <w:sz w:val="22"/>
          <w:szCs w:val="22"/>
        </w:rPr>
        <w:t xml:space="preserve">„a </w:t>
      </w:r>
      <w:r w:rsidRPr="00C66C5C">
        <w:rPr>
          <w:i/>
          <w:iCs/>
          <w:color w:val="auto"/>
          <w:sz w:val="22"/>
          <w:szCs w:val="22"/>
        </w:rPr>
        <w:t>gyermek abban az évben, amelynek augusztus 31. napjáig a harmadik életévét betölti, a nevelési év kezdő napjától legalább napi négy órában óvodai foglalkozáson vesz részt.</w:t>
      </w:r>
      <w:r w:rsidR="003B4793" w:rsidRPr="00C66C5C">
        <w:rPr>
          <w:i/>
          <w:iCs/>
          <w:color w:val="auto"/>
          <w:sz w:val="22"/>
          <w:szCs w:val="22"/>
        </w:rPr>
        <w:t xml:space="preserve"> …</w:t>
      </w:r>
      <w:r w:rsidRPr="00C66C5C">
        <w:rPr>
          <w:i/>
          <w:iCs/>
          <w:color w:val="auto"/>
          <w:sz w:val="22"/>
          <w:szCs w:val="22"/>
        </w:rPr>
        <w:t>”</w:t>
      </w:r>
    </w:p>
    <w:p w:rsidR="009310BE" w:rsidRPr="009310BE" w:rsidRDefault="009310BE" w:rsidP="0019199A">
      <w:pPr>
        <w:pStyle w:val="Default"/>
        <w:spacing w:after="120"/>
        <w:jc w:val="both"/>
        <w:rPr>
          <w:iCs/>
          <w:color w:val="auto"/>
        </w:rPr>
      </w:pPr>
    </w:p>
    <w:p w:rsidR="003B4793" w:rsidRPr="005F6831" w:rsidRDefault="003B4793" w:rsidP="003B4793">
      <w:pPr>
        <w:autoSpaceDE w:val="0"/>
        <w:autoSpaceDN w:val="0"/>
        <w:adjustRightInd w:val="0"/>
        <w:jc w:val="both"/>
      </w:pPr>
      <w:r w:rsidRPr="005F6831">
        <w:lastRenderedPageBreak/>
        <w:t xml:space="preserve">Az óvodai jelentkezésről a felhívás megjelenik a Ceglédi Városi Televízióban, </w:t>
      </w:r>
      <w:r w:rsidR="00E10D25" w:rsidRPr="005F6831">
        <w:t>az önkormányzat</w:t>
      </w:r>
      <w:r w:rsidRPr="005F6831">
        <w:t xml:space="preserve"> honlapján, és a Ceglédi Hírmondóban. Az óvodás korú gyermekek szüleinek a bölcsődékben, az iskolákban is helyezünk el felhívó plakátot.</w:t>
      </w:r>
    </w:p>
    <w:p w:rsidR="003B4793" w:rsidRPr="005F6831" w:rsidRDefault="003B4793" w:rsidP="00EC5F23">
      <w:pPr>
        <w:autoSpaceDE w:val="0"/>
        <w:autoSpaceDN w:val="0"/>
        <w:adjustRightInd w:val="0"/>
        <w:spacing w:before="120"/>
        <w:jc w:val="both"/>
      </w:pPr>
      <w:r w:rsidRPr="005F6831">
        <w:t>Valamennyi óvodai neveléssel fog</w:t>
      </w:r>
      <w:r w:rsidR="00181A9A">
        <w:t xml:space="preserve">lalkozó intézményt tájékoztatunk </w:t>
      </w:r>
      <w:r w:rsidRPr="005F6831">
        <w:t>az önkormányzati óvodákba történő jelentkezés idejéről.</w:t>
      </w:r>
    </w:p>
    <w:p w:rsidR="000B5DF5" w:rsidRPr="005F6831" w:rsidRDefault="000B5DF5" w:rsidP="002630DB">
      <w:pPr>
        <w:pStyle w:val="Szvegtrzs"/>
        <w:spacing w:before="240" w:after="120"/>
        <w:jc w:val="center"/>
        <w:rPr>
          <w:b/>
          <w:szCs w:val="24"/>
        </w:rPr>
      </w:pPr>
      <w:r w:rsidRPr="005F6831">
        <w:rPr>
          <w:b/>
          <w:szCs w:val="24"/>
        </w:rPr>
        <w:t>II. Az óvoda heti és éves nyitvatartási ideje:</w:t>
      </w:r>
    </w:p>
    <w:p w:rsidR="000B5DF5" w:rsidRPr="005F6831" w:rsidRDefault="00634FF3" w:rsidP="000B5DF5">
      <w:pPr>
        <w:autoSpaceDE w:val="0"/>
        <w:autoSpaceDN w:val="0"/>
        <w:adjustRightInd w:val="0"/>
        <w:jc w:val="both"/>
        <w:rPr>
          <w:i/>
          <w:iCs/>
        </w:rPr>
      </w:pPr>
      <w:r w:rsidRPr="00634FF3">
        <w:t>Az Nkt.</w:t>
      </w:r>
      <w:r w:rsidR="000B5DF5" w:rsidRPr="005F6831">
        <w:t xml:space="preserve"> 83. § (2) bekezdés </w:t>
      </w:r>
      <w:r w:rsidR="000B5DF5" w:rsidRPr="005F6831">
        <w:rPr>
          <w:i/>
        </w:rPr>
        <w:t>b)</w:t>
      </w:r>
      <w:r w:rsidR="000B5DF5" w:rsidRPr="005F6831">
        <w:t xml:space="preserve"> pontja szerint a fenntartó dönt „</w:t>
      </w:r>
      <w:r w:rsidR="000B5DF5" w:rsidRPr="005F6831">
        <w:rPr>
          <w:i/>
          <w:iCs/>
        </w:rPr>
        <w:t>az óvoda heti és éves nyitvatartási idejének meghatározásáról.”</w:t>
      </w:r>
    </w:p>
    <w:p w:rsidR="000B5DF5" w:rsidRPr="005F6831" w:rsidRDefault="000B5DF5" w:rsidP="000B5DF5">
      <w:pPr>
        <w:autoSpaceDE w:val="0"/>
        <w:autoSpaceDN w:val="0"/>
        <w:adjustRightInd w:val="0"/>
        <w:jc w:val="both"/>
      </w:pPr>
    </w:p>
    <w:p w:rsidR="000B5DF5" w:rsidRPr="005F6831" w:rsidRDefault="000B5DF5" w:rsidP="000B5DF5">
      <w:pPr>
        <w:autoSpaceDE w:val="0"/>
        <w:autoSpaceDN w:val="0"/>
        <w:adjustRightInd w:val="0"/>
        <w:jc w:val="both"/>
      </w:pPr>
      <w:r w:rsidRPr="005F6831">
        <w:rPr>
          <w:b/>
        </w:rPr>
        <w:t>2.1.</w:t>
      </w:r>
      <w:r w:rsidRPr="005F6831">
        <w:t xml:space="preserve"> Cegléd Város Önkormányzatának Képviselő-testülete az </w:t>
      </w:r>
      <w:r w:rsidRPr="00B85257">
        <w:t>61/2023. (II. 15.) Ök. határozat</w:t>
      </w:r>
      <w:r w:rsidRPr="005F6831">
        <w:t xml:space="preserve">ában döntött az óvodák napi nyitva tartásáról, amely a 2022/2023. nevelési évtől hatályos. Módosító javaslat nem érkezett e tárgyban, így a határozat a </w:t>
      </w:r>
      <w:r w:rsidR="00290BEE">
        <w:t>202</w:t>
      </w:r>
      <w:r w:rsidR="00816145">
        <w:t>6</w:t>
      </w:r>
      <w:r w:rsidR="00D41957">
        <w:t>/202</w:t>
      </w:r>
      <w:r w:rsidR="00816145">
        <w:t>7</w:t>
      </w:r>
      <w:r w:rsidRPr="00C66C5C">
        <w:t xml:space="preserve">. nevelési évre </w:t>
      </w:r>
      <w:r w:rsidRPr="005F6831">
        <w:t>is érvényes.</w:t>
      </w:r>
    </w:p>
    <w:p w:rsidR="000B5DF5" w:rsidRPr="005F6831" w:rsidRDefault="000A36DF" w:rsidP="00634FF3">
      <w:pPr>
        <w:autoSpaceDE w:val="0"/>
        <w:autoSpaceDN w:val="0"/>
        <w:adjustRightInd w:val="0"/>
        <w:spacing w:before="120"/>
        <w:jc w:val="both"/>
      </w:pPr>
      <w:r w:rsidRPr="005F6831">
        <w:rPr>
          <w:b/>
        </w:rPr>
        <w:t>2.2.</w:t>
      </w:r>
      <w:r w:rsidRPr="005F6831">
        <w:t xml:space="preserve"> Cegléd Város Önkormányz</w:t>
      </w:r>
      <w:r w:rsidR="00556DC3">
        <w:t xml:space="preserve">atának Képviselő-testülete </w:t>
      </w:r>
      <w:r w:rsidR="00C66C5C">
        <w:t xml:space="preserve">előző ülésén, </w:t>
      </w:r>
      <w:r w:rsidR="00071C49">
        <w:t>a 71</w:t>
      </w:r>
      <w:r w:rsidR="00556DC3" w:rsidRPr="00960615">
        <w:t>/202</w:t>
      </w:r>
      <w:r w:rsidR="00071C49">
        <w:t>6</w:t>
      </w:r>
      <w:r w:rsidR="00960615" w:rsidRPr="00960615">
        <w:t>. (II. 1</w:t>
      </w:r>
      <w:r w:rsidR="00071C49">
        <w:t>1</w:t>
      </w:r>
      <w:r w:rsidRPr="00960615">
        <w:t>.)</w:t>
      </w:r>
      <w:r w:rsidRPr="005F6831">
        <w:t xml:space="preserve"> Ök. határozatában döntött a 202</w:t>
      </w:r>
      <w:r w:rsidR="00071C49">
        <w:t>5</w:t>
      </w:r>
      <w:r w:rsidR="00212BEB">
        <w:t>/</w:t>
      </w:r>
      <w:r w:rsidR="00F013F3">
        <w:t>202</w:t>
      </w:r>
      <w:r w:rsidR="00071C49">
        <w:t>6</w:t>
      </w:r>
      <w:r w:rsidRPr="005F6831">
        <w:t>. nevelési év nyári nyitva tartási idejéről.</w:t>
      </w:r>
    </w:p>
    <w:p w:rsidR="00C53EA1" w:rsidRPr="005F6831" w:rsidRDefault="004064C0" w:rsidP="00B2765B">
      <w:pPr>
        <w:pStyle w:val="Szvegtrzs"/>
        <w:spacing w:before="240" w:after="120"/>
        <w:jc w:val="center"/>
        <w:rPr>
          <w:szCs w:val="24"/>
        </w:rPr>
      </w:pPr>
      <w:r w:rsidRPr="005F6831">
        <w:rPr>
          <w:b/>
          <w:szCs w:val="24"/>
        </w:rPr>
        <w:t>I</w:t>
      </w:r>
      <w:r w:rsidR="0008072A" w:rsidRPr="005F6831">
        <w:rPr>
          <w:b/>
          <w:szCs w:val="24"/>
        </w:rPr>
        <w:t>I</w:t>
      </w:r>
      <w:r w:rsidRPr="005F6831">
        <w:rPr>
          <w:b/>
          <w:szCs w:val="24"/>
        </w:rPr>
        <w:t>I.</w:t>
      </w:r>
      <w:r w:rsidR="00EC5F23" w:rsidRPr="005F6831">
        <w:rPr>
          <w:b/>
          <w:szCs w:val="24"/>
        </w:rPr>
        <w:t xml:space="preserve"> </w:t>
      </w:r>
      <w:r w:rsidR="00C53EA1" w:rsidRPr="005F6831">
        <w:rPr>
          <w:b/>
          <w:szCs w:val="24"/>
        </w:rPr>
        <w:t xml:space="preserve">Az óvodai körzethatárok </w:t>
      </w:r>
      <w:r w:rsidR="00B2765B" w:rsidRPr="005F6831">
        <w:rPr>
          <w:b/>
          <w:szCs w:val="24"/>
        </w:rPr>
        <w:t>közzététele</w:t>
      </w:r>
    </w:p>
    <w:p w:rsidR="003C1663" w:rsidRPr="005F6831" w:rsidRDefault="003C1663" w:rsidP="003C1663">
      <w:pPr>
        <w:pStyle w:val="uj"/>
        <w:spacing w:before="0" w:beforeAutospacing="0" w:after="120" w:afterAutospacing="0"/>
        <w:jc w:val="both"/>
      </w:pPr>
      <w:r w:rsidRPr="005F6831">
        <w:t>Az Nkt. 49. § (3) bekezdése a következőkről rendelkezik:</w:t>
      </w:r>
    </w:p>
    <w:p w:rsidR="003C1663" w:rsidRPr="00634FF3" w:rsidRDefault="003C1663" w:rsidP="003C1663">
      <w:pPr>
        <w:pStyle w:val="uj"/>
        <w:spacing w:before="0" w:beforeAutospacing="0" w:after="120" w:afterAutospacing="0"/>
        <w:ind w:left="360"/>
        <w:jc w:val="both"/>
        <w:rPr>
          <w:i/>
          <w:sz w:val="22"/>
          <w:szCs w:val="22"/>
        </w:rPr>
      </w:pPr>
      <w:r w:rsidRPr="00634FF3">
        <w:rPr>
          <w:i/>
          <w:sz w:val="22"/>
          <w:szCs w:val="22"/>
        </w:rPr>
        <w:t xml:space="preserve">„(3) A települési </w:t>
      </w:r>
      <w:r w:rsidRPr="00634FF3">
        <w:rPr>
          <w:b/>
          <w:i/>
          <w:sz w:val="22"/>
          <w:szCs w:val="22"/>
        </w:rPr>
        <w:t>önkormányzat közzéteszi az óvoda felvételi körzetét</w:t>
      </w:r>
      <w:r w:rsidRPr="00634FF3">
        <w:rPr>
          <w:i/>
          <w:sz w:val="22"/>
          <w:szCs w:val="22"/>
        </w:rPr>
        <w:t>, valamint az óvoda nyitva</w:t>
      </w:r>
      <w:r w:rsidRPr="00634FF3">
        <w:rPr>
          <w:b/>
          <w:i/>
          <w:sz w:val="22"/>
          <w:szCs w:val="22"/>
        </w:rPr>
        <w:t xml:space="preserve"> </w:t>
      </w:r>
      <w:r w:rsidRPr="00634FF3">
        <w:rPr>
          <w:i/>
          <w:sz w:val="22"/>
          <w:szCs w:val="22"/>
        </w:rPr>
        <w:t>tartásának rendjét. Az óvoda köteles felvenni, átvenni azt a gyermeket, aki életvitelszerűen az óvoda körzetében lakik</w:t>
      </w:r>
      <w:r w:rsidRPr="00634FF3">
        <w:rPr>
          <w:b/>
          <w:i/>
          <w:sz w:val="22"/>
          <w:szCs w:val="22"/>
        </w:rPr>
        <w:t xml:space="preserve"> (</w:t>
      </w:r>
      <w:r w:rsidRPr="00634FF3">
        <w:rPr>
          <w:i/>
          <w:sz w:val="22"/>
          <w:szCs w:val="22"/>
        </w:rPr>
        <w:t>a továbbiakban: kötelező felvételt biztosító óvoda).</w:t>
      </w:r>
    </w:p>
    <w:p w:rsidR="0008072A" w:rsidRPr="00AC43A9" w:rsidRDefault="00C53EA1" w:rsidP="0082459E">
      <w:pPr>
        <w:pStyle w:val="Szvegtrzs"/>
        <w:rPr>
          <w:i/>
          <w:color w:val="FF0000"/>
          <w:szCs w:val="24"/>
        </w:rPr>
      </w:pPr>
      <w:r w:rsidRPr="00634FF3">
        <w:rPr>
          <w:szCs w:val="24"/>
        </w:rPr>
        <w:t>Cegléd Város Önkormányzatán</w:t>
      </w:r>
      <w:r w:rsidR="00DD121A" w:rsidRPr="00634FF3">
        <w:rPr>
          <w:szCs w:val="24"/>
        </w:rPr>
        <w:t xml:space="preserve">ak Képviselő-testülete </w:t>
      </w:r>
      <w:r w:rsidR="00B2765B" w:rsidRPr="00634FF3">
        <w:rPr>
          <w:szCs w:val="24"/>
        </w:rPr>
        <w:t xml:space="preserve">legutóbb </w:t>
      </w:r>
      <w:r w:rsidR="00DD121A" w:rsidRPr="00634FF3">
        <w:rPr>
          <w:szCs w:val="24"/>
        </w:rPr>
        <w:t>a</w:t>
      </w:r>
      <w:r w:rsidR="004555FB" w:rsidRPr="00634FF3">
        <w:rPr>
          <w:szCs w:val="24"/>
        </w:rPr>
        <w:t xml:space="preserve"> 122/2022</w:t>
      </w:r>
      <w:r w:rsidR="00270276" w:rsidRPr="00634FF3">
        <w:rPr>
          <w:szCs w:val="24"/>
        </w:rPr>
        <w:t>. (II</w:t>
      </w:r>
      <w:r w:rsidR="004555FB" w:rsidRPr="00634FF3">
        <w:rPr>
          <w:szCs w:val="24"/>
        </w:rPr>
        <w:t>I. 24</w:t>
      </w:r>
      <w:r w:rsidR="00270276" w:rsidRPr="00634FF3">
        <w:rPr>
          <w:szCs w:val="24"/>
        </w:rPr>
        <w:t xml:space="preserve">.) </w:t>
      </w:r>
      <w:r w:rsidR="004555FB" w:rsidRPr="00634FF3">
        <w:rPr>
          <w:szCs w:val="24"/>
        </w:rPr>
        <w:t>Ök.</w:t>
      </w:r>
      <w:r w:rsidR="00270276" w:rsidRPr="00634FF3">
        <w:rPr>
          <w:szCs w:val="24"/>
        </w:rPr>
        <w:t xml:space="preserve"> határozatban</w:t>
      </w:r>
      <w:r w:rsidR="00DD121A" w:rsidRPr="00634FF3">
        <w:rPr>
          <w:szCs w:val="24"/>
        </w:rPr>
        <w:t xml:space="preserve"> </w:t>
      </w:r>
      <w:r w:rsidR="003C1663" w:rsidRPr="00634FF3">
        <w:rPr>
          <w:szCs w:val="24"/>
        </w:rPr>
        <w:t>jelölte ki a</w:t>
      </w:r>
      <w:r w:rsidR="00B2765B" w:rsidRPr="00634FF3">
        <w:rPr>
          <w:szCs w:val="24"/>
        </w:rPr>
        <w:t>z</w:t>
      </w:r>
      <w:r w:rsidR="003C1663" w:rsidRPr="00634FF3">
        <w:rPr>
          <w:szCs w:val="24"/>
        </w:rPr>
        <w:t xml:space="preserve"> óv</w:t>
      </w:r>
      <w:r w:rsidR="00B2765B" w:rsidRPr="00634FF3">
        <w:rPr>
          <w:szCs w:val="24"/>
        </w:rPr>
        <w:t xml:space="preserve">odai körzethatárokat </w:t>
      </w:r>
      <w:r w:rsidRPr="00634FF3">
        <w:rPr>
          <w:szCs w:val="24"/>
        </w:rPr>
        <w:t xml:space="preserve">a </w:t>
      </w:r>
      <w:r w:rsidR="00DF0F08" w:rsidRPr="00634FF3">
        <w:rPr>
          <w:szCs w:val="24"/>
        </w:rPr>
        <w:t>három</w:t>
      </w:r>
      <w:r w:rsidRPr="00634FF3">
        <w:rPr>
          <w:szCs w:val="24"/>
        </w:rPr>
        <w:t xml:space="preserve"> központtal működő óvodához </w:t>
      </w:r>
      <w:r w:rsidRPr="00634FF3">
        <w:t>rend</w:t>
      </w:r>
      <w:r w:rsidR="0008072A" w:rsidRPr="00634FF3">
        <w:t>elve.</w:t>
      </w:r>
      <w:r w:rsidR="0082459E" w:rsidRPr="00634FF3">
        <w:t xml:space="preserve"> </w:t>
      </w:r>
      <w:r w:rsidR="004064C0" w:rsidRPr="00634FF3">
        <w:t>A</w:t>
      </w:r>
      <w:r w:rsidRPr="00634FF3">
        <w:t xml:space="preserve"> körzeteket felülvizsgáltuk</w:t>
      </w:r>
      <w:r w:rsidR="00775E1A">
        <w:t>.</w:t>
      </w:r>
      <w:r w:rsidR="0008072A" w:rsidRPr="00634FF3">
        <w:t xml:space="preserve"> </w:t>
      </w:r>
      <w:r w:rsidR="00775E1A">
        <w:t>I</w:t>
      </w:r>
      <w:r w:rsidR="00C66C5C" w:rsidRPr="00634FF3">
        <w:t xml:space="preserve">ntézmény átszervezésre nem került sor, egyéb módosító javaslat </w:t>
      </w:r>
      <w:r w:rsidR="00181A9A" w:rsidRPr="00634FF3">
        <w:t>n</w:t>
      </w:r>
      <w:r w:rsidR="00C66C5C" w:rsidRPr="00634FF3">
        <w:t>em érkezett a témában</w:t>
      </w:r>
      <w:r w:rsidR="0008072A" w:rsidRPr="00634FF3">
        <w:t>, így a határozat a 202</w:t>
      </w:r>
      <w:r w:rsidR="00775E1A">
        <w:t>6</w:t>
      </w:r>
      <w:r w:rsidR="0008072A" w:rsidRPr="00634FF3">
        <w:t>/202</w:t>
      </w:r>
      <w:r w:rsidR="00775E1A">
        <w:t>7</w:t>
      </w:r>
      <w:r w:rsidR="0008072A" w:rsidRPr="00634FF3">
        <w:t>. nevelési évre is érvényes.</w:t>
      </w:r>
    </w:p>
    <w:p w:rsidR="00CA1E78" w:rsidRPr="005F6831" w:rsidRDefault="00CA1E78" w:rsidP="004D0B72">
      <w:pPr>
        <w:tabs>
          <w:tab w:val="num" w:pos="360"/>
          <w:tab w:val="left" w:pos="851"/>
          <w:tab w:val="left" w:pos="808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 w:rsidRPr="005F6831">
        <w:t xml:space="preserve">Az előterjesztést a </w:t>
      </w:r>
      <w:r w:rsidRPr="005F6831">
        <w:rPr>
          <w:b/>
        </w:rPr>
        <w:t>Humán Bizottság</w:t>
      </w:r>
      <w:r w:rsidRPr="005F6831">
        <w:t xml:space="preserve"> tárgyalja. A bizottság véleménye – jegyzőkönyvi kivonat formájában – a Képviselő-testület ülésén, helyben osztott anyagként kerül ismertetésre.</w:t>
      </w:r>
    </w:p>
    <w:p w:rsidR="00CA1E78" w:rsidRPr="005F6831" w:rsidRDefault="00CA1E78" w:rsidP="004D0B72">
      <w:pPr>
        <w:tabs>
          <w:tab w:val="left" w:pos="851"/>
        </w:tabs>
        <w:spacing w:before="80"/>
        <w:ind w:right="-1"/>
        <w:jc w:val="both"/>
      </w:pPr>
      <w:r w:rsidRPr="005F6831">
        <w:t xml:space="preserve">A döntéshozatal az Mötv. 46. § (1) bekezdése alapján, a (2) bekezdésben foglaltakra figyelemmel </w:t>
      </w:r>
      <w:r w:rsidRPr="005F6831">
        <w:rPr>
          <w:b/>
        </w:rPr>
        <w:t>nyilvános ülés</w:t>
      </w:r>
      <w:r w:rsidRPr="005F6831">
        <w:t xml:space="preserve"> keretében, az 50. § rendelkezései ala</w:t>
      </w:r>
      <w:r w:rsidR="00ED7178">
        <w:t xml:space="preserve">pján - figyelemmel a </w:t>
      </w:r>
      <w:r w:rsidR="00ED7178" w:rsidRPr="00F966A9">
        <w:t>KT. SzMSz 5</w:t>
      </w:r>
      <w:r w:rsidR="00634FF3">
        <w:t>9</w:t>
      </w:r>
      <w:r w:rsidRPr="00F966A9">
        <w:t>. §-ában</w:t>
      </w:r>
      <w:r w:rsidRPr="005F6831">
        <w:t xml:space="preserve"> foglalt rendelkezésekre - </w:t>
      </w:r>
      <w:r w:rsidRPr="005F6831">
        <w:rPr>
          <w:b/>
        </w:rPr>
        <w:t xml:space="preserve">egyszerű </w:t>
      </w:r>
      <w:r w:rsidRPr="005F6831">
        <w:t xml:space="preserve">többségű </w:t>
      </w:r>
      <w:r w:rsidRPr="005F6831">
        <w:rPr>
          <w:b/>
        </w:rPr>
        <w:t>szavazati arány</w:t>
      </w:r>
      <w:r w:rsidRPr="005F6831">
        <w:t>t igényel.</w:t>
      </w:r>
    </w:p>
    <w:p w:rsidR="00D61304" w:rsidRDefault="00D61304" w:rsidP="004D0B72">
      <w:pPr>
        <w:pStyle w:val="Szvegtrzs"/>
        <w:tabs>
          <w:tab w:val="clear" w:pos="3119"/>
        </w:tabs>
        <w:rPr>
          <w:szCs w:val="24"/>
        </w:rPr>
      </w:pPr>
    </w:p>
    <w:p w:rsidR="00315725" w:rsidRPr="005F6831" w:rsidRDefault="00315725" w:rsidP="004D0B72">
      <w:pPr>
        <w:pStyle w:val="Szvegtrzs"/>
        <w:tabs>
          <w:tab w:val="clear" w:pos="3119"/>
        </w:tabs>
        <w:rPr>
          <w:szCs w:val="24"/>
        </w:rPr>
      </w:pPr>
      <w:r w:rsidRPr="005F6831">
        <w:rPr>
          <w:szCs w:val="24"/>
        </w:rPr>
        <w:t xml:space="preserve">Cegléd, </w:t>
      </w:r>
      <w:r w:rsidR="009A755B" w:rsidRPr="005F6831">
        <w:rPr>
          <w:szCs w:val="24"/>
        </w:rPr>
        <w:t>202</w:t>
      </w:r>
      <w:r w:rsidR="00F20E38">
        <w:rPr>
          <w:szCs w:val="24"/>
        </w:rPr>
        <w:t>6</w:t>
      </w:r>
      <w:r w:rsidR="00FB1FC6" w:rsidRPr="005704E2">
        <w:rPr>
          <w:szCs w:val="24"/>
        </w:rPr>
        <w:t xml:space="preserve">. </w:t>
      </w:r>
      <w:r w:rsidR="00D82088">
        <w:rPr>
          <w:szCs w:val="24"/>
        </w:rPr>
        <w:t xml:space="preserve">március </w:t>
      </w:r>
      <w:r w:rsidR="004630AE">
        <w:rPr>
          <w:szCs w:val="24"/>
        </w:rPr>
        <w:t>9</w:t>
      </w:r>
      <w:r w:rsidR="009D0A4C">
        <w:rPr>
          <w:szCs w:val="24"/>
        </w:rPr>
        <w:t>.</w:t>
      </w:r>
    </w:p>
    <w:p w:rsidR="005F6831" w:rsidRDefault="005F6831" w:rsidP="004D0B72">
      <w:pPr>
        <w:tabs>
          <w:tab w:val="center" w:pos="8640"/>
        </w:tabs>
        <w:jc w:val="both"/>
      </w:pPr>
    </w:p>
    <w:p w:rsidR="002F12BB" w:rsidRDefault="002B5F2C" w:rsidP="002F12BB">
      <w:pPr>
        <w:pStyle w:val="llb"/>
        <w:tabs>
          <w:tab w:val="clear" w:pos="4536"/>
          <w:tab w:val="clear" w:pos="9072"/>
        </w:tabs>
        <w:ind w:left="5672"/>
        <w:jc w:val="center"/>
        <w:rPr>
          <w:szCs w:val="24"/>
        </w:rPr>
      </w:pPr>
      <w:r w:rsidRPr="005F6831">
        <w:rPr>
          <w:szCs w:val="24"/>
        </w:rPr>
        <w:t>Dr. Csáky András</w:t>
      </w:r>
    </w:p>
    <w:p w:rsidR="002F12BB" w:rsidRPr="005F6831" w:rsidRDefault="002F12BB" w:rsidP="00574D82">
      <w:pPr>
        <w:pStyle w:val="llb"/>
        <w:tabs>
          <w:tab w:val="clear" w:pos="4536"/>
          <w:tab w:val="clear" w:pos="9072"/>
        </w:tabs>
        <w:ind w:left="5812"/>
        <w:jc w:val="center"/>
        <w:rPr>
          <w:szCs w:val="24"/>
        </w:rPr>
      </w:pPr>
      <w:r w:rsidRPr="005F6831">
        <w:rPr>
          <w:szCs w:val="24"/>
        </w:rPr>
        <w:t>polgármester</w:t>
      </w:r>
    </w:p>
    <w:p w:rsidR="00315725" w:rsidRPr="005F6831" w:rsidRDefault="00315725" w:rsidP="004D0B72">
      <w:pPr>
        <w:tabs>
          <w:tab w:val="center" w:pos="8640"/>
        </w:tabs>
        <w:jc w:val="both"/>
      </w:pPr>
    </w:p>
    <w:p w:rsidR="004D0B72" w:rsidRPr="005F6831" w:rsidRDefault="004D0B72" w:rsidP="004D0B72">
      <w:pPr>
        <w:pStyle w:val="llb"/>
        <w:tabs>
          <w:tab w:val="clear" w:pos="4536"/>
          <w:tab w:val="clear" w:pos="9072"/>
          <w:tab w:val="left" w:pos="8080"/>
        </w:tabs>
        <w:rPr>
          <w:szCs w:val="24"/>
        </w:rPr>
      </w:pPr>
      <w:r w:rsidRPr="005F6831">
        <w:rPr>
          <w:szCs w:val="24"/>
        </w:rPr>
        <w:t xml:space="preserve">Láttam: </w:t>
      </w:r>
    </w:p>
    <w:p w:rsidR="00B42E20" w:rsidRPr="005F6831" w:rsidRDefault="00432B44" w:rsidP="004D0B72">
      <w:pPr>
        <w:tabs>
          <w:tab w:val="center" w:pos="1980"/>
        </w:tabs>
      </w:pPr>
      <w:r w:rsidRPr="005F6831">
        <w:tab/>
      </w:r>
      <w:smartTag w:uri="urn:schemas-microsoft-com:office:smarttags" w:element="PersonName">
        <w:smartTagPr>
          <w:attr w:name="ProductID" w:val="Hegedűs Ágota"/>
        </w:smartTagPr>
        <w:r w:rsidR="00B42E20" w:rsidRPr="005F6831">
          <w:t>Hegedűs Ágota</w:t>
        </w:r>
      </w:smartTag>
    </w:p>
    <w:p w:rsidR="009D5D9C" w:rsidRDefault="00432B44" w:rsidP="004D0B72">
      <w:pPr>
        <w:tabs>
          <w:tab w:val="center" w:pos="1980"/>
        </w:tabs>
      </w:pPr>
      <w:r w:rsidRPr="005F6831">
        <w:tab/>
      </w:r>
      <w:r w:rsidR="00790345" w:rsidRPr="005F6831">
        <w:t>alpolgármester</w:t>
      </w:r>
    </w:p>
    <w:p w:rsidR="005F6831" w:rsidRPr="005F6831" w:rsidRDefault="005F6831" w:rsidP="004D0B72">
      <w:pPr>
        <w:tabs>
          <w:tab w:val="center" w:pos="1980"/>
        </w:tabs>
      </w:pPr>
      <w:r>
        <w:br w:type="page"/>
      </w:r>
    </w:p>
    <w:p w:rsidR="00315725" w:rsidRDefault="005849C3" w:rsidP="004D0B72">
      <w:pPr>
        <w:tabs>
          <w:tab w:val="center" w:pos="1980"/>
        </w:tabs>
        <w:spacing w:before="80"/>
        <w:jc w:val="center"/>
        <w:rPr>
          <w:b/>
        </w:rPr>
      </w:pPr>
      <w:r w:rsidRPr="005F6831">
        <w:rPr>
          <w:b/>
        </w:rPr>
        <w:t>Határozati javaslat</w:t>
      </w:r>
    </w:p>
    <w:p w:rsidR="00F94DED" w:rsidRPr="005F6831" w:rsidRDefault="00F94DED" w:rsidP="00F94DED">
      <w:pPr>
        <w:tabs>
          <w:tab w:val="left" w:pos="1560"/>
          <w:tab w:val="left" w:pos="5670"/>
        </w:tabs>
        <w:spacing w:before="120"/>
        <w:jc w:val="both"/>
        <w:rPr>
          <w:b/>
        </w:rPr>
      </w:pPr>
      <w:r w:rsidRPr="005F6831">
        <w:rPr>
          <w:b/>
        </w:rPr>
        <w:t>Cegléd Város Önkormányzatának Képviselő-testülete</w:t>
      </w:r>
    </w:p>
    <w:p w:rsidR="009A5123" w:rsidRPr="005F6831" w:rsidRDefault="00AF575F" w:rsidP="00756406">
      <w:pPr>
        <w:pStyle w:val="llb"/>
        <w:numPr>
          <w:ilvl w:val="0"/>
          <w:numId w:val="1"/>
        </w:numPr>
        <w:tabs>
          <w:tab w:val="clear" w:pos="720"/>
          <w:tab w:val="clear" w:pos="4536"/>
          <w:tab w:val="clear" w:pos="9072"/>
          <w:tab w:val="num" w:pos="360"/>
          <w:tab w:val="left" w:pos="1560"/>
          <w:tab w:val="left" w:leader="dot" w:pos="5670"/>
        </w:tabs>
        <w:spacing w:before="120" w:after="80"/>
        <w:ind w:left="0" w:firstLine="0"/>
        <w:jc w:val="both"/>
        <w:rPr>
          <w:szCs w:val="24"/>
        </w:rPr>
      </w:pPr>
      <w:r w:rsidRPr="005F6831">
        <w:rPr>
          <w:szCs w:val="24"/>
        </w:rPr>
        <w:t xml:space="preserve">megállapítja </w:t>
      </w:r>
      <w:r w:rsidR="0070198E" w:rsidRPr="005F6831">
        <w:rPr>
          <w:szCs w:val="24"/>
        </w:rPr>
        <w:t>a gyermekek óv</w:t>
      </w:r>
      <w:r w:rsidR="00137BA2" w:rsidRPr="005F6831">
        <w:rPr>
          <w:szCs w:val="24"/>
        </w:rPr>
        <w:t xml:space="preserve">odai jelentkezésének </w:t>
      </w:r>
      <w:r w:rsidRPr="005F6831">
        <w:rPr>
          <w:szCs w:val="24"/>
        </w:rPr>
        <w:t>202</w:t>
      </w:r>
      <w:r w:rsidR="00F63015">
        <w:rPr>
          <w:szCs w:val="24"/>
        </w:rPr>
        <w:t>6</w:t>
      </w:r>
      <w:r w:rsidR="005D2DE4">
        <w:rPr>
          <w:szCs w:val="24"/>
        </w:rPr>
        <w:t>/202</w:t>
      </w:r>
      <w:r w:rsidR="00F63015">
        <w:rPr>
          <w:szCs w:val="24"/>
        </w:rPr>
        <w:t>7</w:t>
      </w:r>
      <w:r w:rsidR="005D2DE4">
        <w:rPr>
          <w:szCs w:val="24"/>
        </w:rPr>
        <w:t>.</w:t>
      </w:r>
      <w:r w:rsidRPr="005F6831">
        <w:rPr>
          <w:szCs w:val="24"/>
        </w:rPr>
        <w:t xml:space="preserve"> nevelési évre </w:t>
      </w:r>
      <w:r w:rsidR="00137BA2" w:rsidRPr="005F6831">
        <w:rPr>
          <w:szCs w:val="24"/>
        </w:rPr>
        <w:t xml:space="preserve">szóló időpontját </w:t>
      </w:r>
      <w:r w:rsidRPr="005F6831">
        <w:rPr>
          <w:szCs w:val="24"/>
        </w:rPr>
        <w:t xml:space="preserve">- </w:t>
      </w:r>
      <w:r w:rsidR="009A755B" w:rsidRPr="005F6831">
        <w:rPr>
          <w:szCs w:val="24"/>
        </w:rPr>
        <w:t>202</w:t>
      </w:r>
      <w:r w:rsidR="00F63015">
        <w:rPr>
          <w:szCs w:val="24"/>
        </w:rPr>
        <w:t>6</w:t>
      </w:r>
      <w:r w:rsidR="009A5123" w:rsidRPr="005F6831">
        <w:rPr>
          <w:szCs w:val="24"/>
        </w:rPr>
        <w:t xml:space="preserve">. </w:t>
      </w:r>
      <w:r w:rsidR="00ED7178">
        <w:rPr>
          <w:szCs w:val="24"/>
        </w:rPr>
        <w:t>április 28</w:t>
      </w:r>
      <w:r w:rsidR="00FD292A" w:rsidRPr="005132D4">
        <w:rPr>
          <w:szCs w:val="24"/>
        </w:rPr>
        <w:t>-</w:t>
      </w:r>
      <w:r w:rsidR="005132D4" w:rsidRPr="005132D4">
        <w:rPr>
          <w:szCs w:val="24"/>
        </w:rPr>
        <w:t>á</w:t>
      </w:r>
      <w:r w:rsidR="009A5123" w:rsidRPr="005132D4">
        <w:rPr>
          <w:szCs w:val="24"/>
        </w:rPr>
        <w:t>n (</w:t>
      </w:r>
      <w:r w:rsidR="00F63015">
        <w:rPr>
          <w:szCs w:val="24"/>
        </w:rPr>
        <w:t>kedd</w:t>
      </w:r>
      <w:r w:rsidR="009A5123" w:rsidRPr="005132D4">
        <w:rPr>
          <w:szCs w:val="24"/>
        </w:rPr>
        <w:t>) 8.00-18.00 óra</w:t>
      </w:r>
      <w:r w:rsidR="00634FF3">
        <w:rPr>
          <w:szCs w:val="24"/>
        </w:rPr>
        <w:t>,</w:t>
      </w:r>
      <w:r w:rsidR="009A5123" w:rsidRPr="005132D4">
        <w:rPr>
          <w:szCs w:val="24"/>
        </w:rPr>
        <w:t xml:space="preserve"> és </w:t>
      </w:r>
      <w:r w:rsidR="00EA3178" w:rsidRPr="005132D4">
        <w:rPr>
          <w:szCs w:val="24"/>
        </w:rPr>
        <w:t>202</w:t>
      </w:r>
      <w:r w:rsidR="00F63015">
        <w:rPr>
          <w:szCs w:val="24"/>
        </w:rPr>
        <w:t>6</w:t>
      </w:r>
      <w:r w:rsidR="009A5123" w:rsidRPr="005132D4">
        <w:rPr>
          <w:szCs w:val="24"/>
        </w:rPr>
        <w:t xml:space="preserve">. </w:t>
      </w:r>
      <w:r w:rsidR="001119AB">
        <w:rPr>
          <w:szCs w:val="24"/>
        </w:rPr>
        <w:t>április 29</w:t>
      </w:r>
      <w:r w:rsidR="007D3215" w:rsidRPr="005132D4">
        <w:rPr>
          <w:szCs w:val="24"/>
        </w:rPr>
        <w:t>-</w:t>
      </w:r>
      <w:r w:rsidR="001119AB">
        <w:rPr>
          <w:szCs w:val="24"/>
        </w:rPr>
        <w:t>é</w:t>
      </w:r>
      <w:r w:rsidR="009A5123" w:rsidRPr="005132D4">
        <w:rPr>
          <w:szCs w:val="24"/>
        </w:rPr>
        <w:t>n (</w:t>
      </w:r>
      <w:r w:rsidR="00F63015">
        <w:rPr>
          <w:szCs w:val="24"/>
        </w:rPr>
        <w:t>szerda</w:t>
      </w:r>
      <w:r w:rsidR="009A5123" w:rsidRPr="005132D4">
        <w:rPr>
          <w:szCs w:val="24"/>
        </w:rPr>
        <w:t>) 8.00-18.00 óra</w:t>
      </w:r>
      <w:r w:rsidR="009A5123" w:rsidRPr="005F6831">
        <w:rPr>
          <w:szCs w:val="24"/>
        </w:rPr>
        <w:t xml:space="preserve"> között</w:t>
      </w:r>
      <w:r w:rsidR="00C45C51" w:rsidRPr="005F6831">
        <w:rPr>
          <w:szCs w:val="24"/>
        </w:rPr>
        <w:t>i időszakra</w:t>
      </w:r>
      <w:r w:rsidR="009A5123" w:rsidRPr="005F6831">
        <w:rPr>
          <w:szCs w:val="24"/>
        </w:rPr>
        <w:t>.</w:t>
      </w:r>
    </w:p>
    <w:p w:rsidR="009A7477" w:rsidRPr="005F6831" w:rsidRDefault="00AF575F" w:rsidP="00AF575F">
      <w:pPr>
        <w:pStyle w:val="llb"/>
        <w:numPr>
          <w:ilvl w:val="0"/>
          <w:numId w:val="1"/>
        </w:numPr>
        <w:tabs>
          <w:tab w:val="clear" w:pos="720"/>
          <w:tab w:val="clear" w:pos="4536"/>
          <w:tab w:val="clear" w:pos="9072"/>
          <w:tab w:val="num" w:pos="360"/>
          <w:tab w:val="left" w:pos="1560"/>
          <w:tab w:val="left" w:leader="dot" w:pos="5670"/>
        </w:tabs>
        <w:spacing w:after="120"/>
        <w:ind w:left="0" w:firstLine="0"/>
        <w:jc w:val="both"/>
        <w:rPr>
          <w:szCs w:val="24"/>
        </w:rPr>
      </w:pPr>
      <w:r w:rsidRPr="005F6831">
        <w:rPr>
          <w:szCs w:val="24"/>
        </w:rPr>
        <w:t xml:space="preserve">kijelöli az </w:t>
      </w:r>
      <w:r w:rsidR="00FC7D6F" w:rsidRPr="005F6831">
        <w:rPr>
          <w:szCs w:val="24"/>
        </w:rPr>
        <w:t xml:space="preserve">1. pont szerinti </w:t>
      </w:r>
      <w:r w:rsidR="00137BA2" w:rsidRPr="005F6831">
        <w:rPr>
          <w:szCs w:val="24"/>
        </w:rPr>
        <w:t xml:space="preserve">óvodai jelentkezés </w:t>
      </w:r>
      <w:r w:rsidRPr="005F6831">
        <w:rPr>
          <w:szCs w:val="24"/>
        </w:rPr>
        <w:t>helyszíneit</w:t>
      </w:r>
      <w:r w:rsidR="00137BA2" w:rsidRPr="005F6831">
        <w:rPr>
          <w:szCs w:val="24"/>
        </w:rPr>
        <w:t xml:space="preserve"> az alábbiak szerint</w:t>
      </w:r>
      <w:r w:rsidR="00475375" w:rsidRPr="005F6831">
        <w:rPr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6"/>
        <w:gridCol w:w="3908"/>
      </w:tblGrid>
      <w:tr w:rsidR="00E15729" w:rsidRPr="005F6831" w:rsidTr="00FC4295">
        <w:trPr>
          <w:trHeight w:val="20"/>
          <w:jc w:val="center"/>
        </w:trPr>
        <w:tc>
          <w:tcPr>
            <w:tcW w:w="3606" w:type="dxa"/>
            <w:vAlign w:val="center"/>
          </w:tcPr>
          <w:p w:rsidR="00E15729" w:rsidRPr="005F6831" w:rsidRDefault="00E15729" w:rsidP="009864F2">
            <w:pPr>
              <w:tabs>
                <w:tab w:val="num" w:pos="360"/>
              </w:tabs>
              <w:ind w:left="357" w:hanging="360"/>
              <w:jc w:val="center"/>
              <w:rPr>
                <w:b/>
              </w:rPr>
            </w:pPr>
            <w:r w:rsidRPr="005F6831">
              <w:rPr>
                <w:b/>
              </w:rPr>
              <w:t>Intézmény neve</w:t>
            </w:r>
          </w:p>
        </w:tc>
        <w:tc>
          <w:tcPr>
            <w:tcW w:w="3908" w:type="dxa"/>
          </w:tcPr>
          <w:p w:rsidR="00E15729" w:rsidRPr="005F6831" w:rsidRDefault="009864F2" w:rsidP="009864F2">
            <w:pPr>
              <w:tabs>
                <w:tab w:val="num" w:pos="360"/>
              </w:tabs>
              <w:ind w:left="357" w:hanging="360"/>
              <w:jc w:val="center"/>
              <w:rPr>
                <w:b/>
              </w:rPr>
            </w:pPr>
            <w:r>
              <w:rPr>
                <w:b/>
              </w:rPr>
              <w:t>Címe</w:t>
            </w:r>
          </w:p>
        </w:tc>
      </w:tr>
      <w:tr w:rsidR="006D72DA" w:rsidRPr="005F6831" w:rsidTr="00FC4295">
        <w:trPr>
          <w:trHeight w:val="20"/>
          <w:jc w:val="center"/>
        </w:trPr>
        <w:tc>
          <w:tcPr>
            <w:tcW w:w="3606" w:type="dxa"/>
            <w:vAlign w:val="center"/>
          </w:tcPr>
          <w:p w:rsidR="006D72DA" w:rsidRPr="005F6831" w:rsidRDefault="006D72DA" w:rsidP="00754258">
            <w:pPr>
              <w:tabs>
                <w:tab w:val="num" w:pos="360"/>
              </w:tabs>
              <w:ind w:left="357" w:hanging="360"/>
              <w:rPr>
                <w:b/>
              </w:rPr>
            </w:pPr>
            <w:r w:rsidRPr="005F6831">
              <w:rPr>
                <w:b/>
              </w:rPr>
              <w:t>Lövész Utcai Óvoda</w:t>
            </w:r>
          </w:p>
        </w:tc>
        <w:tc>
          <w:tcPr>
            <w:tcW w:w="3908" w:type="dxa"/>
            <w:vAlign w:val="center"/>
          </w:tcPr>
          <w:p w:rsidR="006D72DA" w:rsidRPr="005F6831" w:rsidRDefault="009864F2" w:rsidP="00754258">
            <w:pPr>
              <w:tabs>
                <w:tab w:val="num" w:pos="360"/>
              </w:tabs>
              <w:ind w:left="357" w:hanging="360"/>
            </w:pPr>
            <w:r w:rsidRPr="000B4D99">
              <w:t>2700 Cegléd,</w:t>
            </w:r>
            <w:r>
              <w:t xml:space="preserve"> </w:t>
            </w:r>
            <w:r w:rsidR="00AA2458" w:rsidRPr="005F6831">
              <w:t>Lövész utca</w:t>
            </w:r>
            <w:r w:rsidR="006D72DA" w:rsidRPr="005F6831">
              <w:t xml:space="preserve"> 2.</w:t>
            </w:r>
          </w:p>
        </w:tc>
      </w:tr>
      <w:tr w:rsidR="006D72DA" w:rsidRPr="005F6831" w:rsidTr="00FC4295">
        <w:trPr>
          <w:trHeight w:val="20"/>
          <w:jc w:val="center"/>
        </w:trPr>
        <w:tc>
          <w:tcPr>
            <w:tcW w:w="3606" w:type="dxa"/>
            <w:vAlign w:val="center"/>
          </w:tcPr>
          <w:p w:rsidR="006D72DA" w:rsidRPr="005F6831" w:rsidRDefault="006D72DA" w:rsidP="00754258">
            <w:pPr>
              <w:tabs>
                <w:tab w:val="num" w:pos="360"/>
              </w:tabs>
              <w:ind w:left="357" w:hanging="127"/>
            </w:pPr>
            <w:r w:rsidRPr="005F6831">
              <w:t>Malom Téri Tagóvoda</w:t>
            </w:r>
          </w:p>
        </w:tc>
        <w:tc>
          <w:tcPr>
            <w:tcW w:w="3908" w:type="dxa"/>
            <w:vAlign w:val="center"/>
          </w:tcPr>
          <w:p w:rsidR="006D72DA" w:rsidRPr="005F6831" w:rsidRDefault="009864F2" w:rsidP="00754258">
            <w:pPr>
              <w:tabs>
                <w:tab w:val="num" w:pos="360"/>
              </w:tabs>
              <w:ind w:left="357" w:hanging="360"/>
            </w:pPr>
            <w:r w:rsidRPr="000B4D99">
              <w:t>2700 Cegléd,</w:t>
            </w:r>
            <w:r>
              <w:t xml:space="preserve"> </w:t>
            </w:r>
            <w:r w:rsidR="006D72DA" w:rsidRPr="005F6831">
              <w:t>Malom tér 1.</w:t>
            </w:r>
          </w:p>
        </w:tc>
      </w:tr>
      <w:tr w:rsidR="006D72DA" w:rsidRPr="005F6831" w:rsidTr="00FC4295">
        <w:trPr>
          <w:trHeight w:val="20"/>
          <w:jc w:val="center"/>
        </w:trPr>
        <w:tc>
          <w:tcPr>
            <w:tcW w:w="3606" w:type="dxa"/>
            <w:vAlign w:val="center"/>
          </w:tcPr>
          <w:p w:rsidR="006D72DA" w:rsidRPr="005F6831" w:rsidRDefault="006D72DA" w:rsidP="00754258">
            <w:pPr>
              <w:tabs>
                <w:tab w:val="num" w:pos="360"/>
              </w:tabs>
              <w:ind w:left="357" w:hanging="360"/>
              <w:rPr>
                <w:b/>
              </w:rPr>
            </w:pPr>
            <w:r w:rsidRPr="005F6831">
              <w:rPr>
                <w:b/>
              </w:rPr>
              <w:t>Pesti Úti Óvoda</w:t>
            </w:r>
          </w:p>
        </w:tc>
        <w:tc>
          <w:tcPr>
            <w:tcW w:w="3908" w:type="dxa"/>
            <w:vAlign w:val="center"/>
          </w:tcPr>
          <w:p w:rsidR="006D72DA" w:rsidRPr="005F6831" w:rsidRDefault="009864F2" w:rsidP="00754258">
            <w:pPr>
              <w:tabs>
                <w:tab w:val="num" w:pos="360"/>
              </w:tabs>
              <w:ind w:left="357" w:hanging="360"/>
            </w:pPr>
            <w:r w:rsidRPr="000B4D99">
              <w:t>2700 Cegléd,</w:t>
            </w:r>
            <w:r>
              <w:t xml:space="preserve"> </w:t>
            </w:r>
            <w:r w:rsidR="006D72DA" w:rsidRPr="005F6831">
              <w:t>Pesti út 10.</w:t>
            </w:r>
          </w:p>
        </w:tc>
      </w:tr>
      <w:tr w:rsidR="006D72DA" w:rsidRPr="005F6831" w:rsidTr="00FC4295">
        <w:trPr>
          <w:trHeight w:val="20"/>
          <w:jc w:val="center"/>
        </w:trPr>
        <w:tc>
          <w:tcPr>
            <w:tcW w:w="3606" w:type="dxa"/>
            <w:vAlign w:val="center"/>
          </w:tcPr>
          <w:p w:rsidR="006D72DA" w:rsidRPr="005F6831" w:rsidRDefault="006D72DA" w:rsidP="00754258">
            <w:pPr>
              <w:tabs>
                <w:tab w:val="num" w:pos="360"/>
              </w:tabs>
              <w:ind w:left="357" w:hanging="127"/>
            </w:pPr>
            <w:r w:rsidRPr="005F6831">
              <w:t>Köztársaság Utcai Tagóvoda</w:t>
            </w:r>
          </w:p>
        </w:tc>
        <w:tc>
          <w:tcPr>
            <w:tcW w:w="3908" w:type="dxa"/>
            <w:vAlign w:val="center"/>
          </w:tcPr>
          <w:p w:rsidR="006D72DA" w:rsidRPr="005F6831" w:rsidRDefault="009864F2" w:rsidP="00754258">
            <w:pPr>
              <w:tabs>
                <w:tab w:val="num" w:pos="360"/>
              </w:tabs>
              <w:ind w:left="357" w:hanging="360"/>
            </w:pPr>
            <w:r w:rsidRPr="000B4D99">
              <w:t>2700 Cegléd,</w:t>
            </w:r>
            <w:r>
              <w:t xml:space="preserve"> </w:t>
            </w:r>
            <w:r w:rsidR="00AA2458" w:rsidRPr="005F6831">
              <w:t>Köztársaság utca</w:t>
            </w:r>
            <w:r w:rsidR="006D72DA" w:rsidRPr="005F6831">
              <w:t xml:space="preserve"> 18.</w:t>
            </w:r>
          </w:p>
        </w:tc>
      </w:tr>
      <w:tr w:rsidR="006D72DA" w:rsidRPr="005F6831" w:rsidTr="00FC4295">
        <w:trPr>
          <w:trHeight w:val="20"/>
          <w:jc w:val="center"/>
        </w:trPr>
        <w:tc>
          <w:tcPr>
            <w:tcW w:w="3606" w:type="dxa"/>
            <w:vAlign w:val="center"/>
          </w:tcPr>
          <w:p w:rsidR="006D72DA" w:rsidRPr="005F6831" w:rsidRDefault="006D72DA" w:rsidP="00754258">
            <w:pPr>
              <w:tabs>
                <w:tab w:val="num" w:pos="360"/>
              </w:tabs>
              <w:ind w:left="357" w:hanging="360"/>
              <w:rPr>
                <w:b/>
              </w:rPr>
            </w:pPr>
            <w:r w:rsidRPr="005F6831">
              <w:rPr>
                <w:b/>
              </w:rPr>
              <w:t>Széchenyi Úti Óvoda</w:t>
            </w:r>
          </w:p>
        </w:tc>
        <w:tc>
          <w:tcPr>
            <w:tcW w:w="3908" w:type="dxa"/>
            <w:vAlign w:val="center"/>
          </w:tcPr>
          <w:p w:rsidR="006D72DA" w:rsidRPr="005F6831" w:rsidRDefault="009864F2" w:rsidP="00754258">
            <w:pPr>
              <w:tabs>
                <w:tab w:val="num" w:pos="360"/>
              </w:tabs>
              <w:ind w:left="357" w:hanging="360"/>
            </w:pPr>
            <w:r w:rsidRPr="000B4D99">
              <w:t>2700 Cegléd,</w:t>
            </w:r>
            <w:r>
              <w:t xml:space="preserve"> </w:t>
            </w:r>
            <w:r w:rsidR="006D72DA" w:rsidRPr="005F6831">
              <w:t>Széchenyi út 14.</w:t>
            </w:r>
          </w:p>
        </w:tc>
      </w:tr>
      <w:tr w:rsidR="006D72DA" w:rsidRPr="005F6831" w:rsidTr="00FC4295">
        <w:trPr>
          <w:trHeight w:val="20"/>
          <w:jc w:val="center"/>
        </w:trPr>
        <w:tc>
          <w:tcPr>
            <w:tcW w:w="3606" w:type="dxa"/>
            <w:vAlign w:val="center"/>
          </w:tcPr>
          <w:p w:rsidR="006D72DA" w:rsidRPr="005F6831" w:rsidRDefault="006D72DA" w:rsidP="00754258">
            <w:pPr>
              <w:tabs>
                <w:tab w:val="num" w:pos="360"/>
              </w:tabs>
              <w:ind w:left="357" w:hanging="127"/>
            </w:pPr>
            <w:r w:rsidRPr="005F6831">
              <w:t>Budai Úti Tagóvoda</w:t>
            </w:r>
          </w:p>
        </w:tc>
        <w:tc>
          <w:tcPr>
            <w:tcW w:w="3908" w:type="dxa"/>
            <w:vAlign w:val="center"/>
          </w:tcPr>
          <w:p w:rsidR="006D72DA" w:rsidRPr="005F6831" w:rsidRDefault="009864F2" w:rsidP="00754258">
            <w:pPr>
              <w:tabs>
                <w:tab w:val="num" w:pos="360"/>
              </w:tabs>
              <w:ind w:left="357" w:hanging="360"/>
            </w:pPr>
            <w:r w:rsidRPr="000B4D99">
              <w:t>2700 Cegléd,</w:t>
            </w:r>
            <w:r>
              <w:t xml:space="preserve"> </w:t>
            </w:r>
            <w:r w:rsidR="006D72DA" w:rsidRPr="005F6831">
              <w:t>Külső-Budai út 10.</w:t>
            </w:r>
          </w:p>
        </w:tc>
      </w:tr>
      <w:tr w:rsidR="006D72DA" w:rsidRPr="005F6831" w:rsidTr="00FC4295">
        <w:trPr>
          <w:trHeight w:val="20"/>
          <w:jc w:val="center"/>
        </w:trPr>
        <w:tc>
          <w:tcPr>
            <w:tcW w:w="3606" w:type="dxa"/>
            <w:vAlign w:val="center"/>
          </w:tcPr>
          <w:p w:rsidR="006D72DA" w:rsidRPr="005F6831" w:rsidRDefault="006D72DA" w:rsidP="00754258">
            <w:pPr>
              <w:tabs>
                <w:tab w:val="num" w:pos="360"/>
              </w:tabs>
              <w:ind w:left="357" w:hanging="127"/>
            </w:pPr>
            <w:r w:rsidRPr="005F6831">
              <w:t>Ugyeri Tagóvoda</w:t>
            </w:r>
          </w:p>
        </w:tc>
        <w:tc>
          <w:tcPr>
            <w:tcW w:w="3908" w:type="dxa"/>
            <w:vAlign w:val="center"/>
          </w:tcPr>
          <w:p w:rsidR="006D72DA" w:rsidRPr="005F6831" w:rsidRDefault="009864F2" w:rsidP="00754258">
            <w:pPr>
              <w:tabs>
                <w:tab w:val="num" w:pos="360"/>
              </w:tabs>
              <w:ind w:left="357" w:hanging="360"/>
            </w:pPr>
            <w:r w:rsidRPr="000B4D99">
              <w:t>2700 Cegléd,</w:t>
            </w:r>
            <w:r>
              <w:t xml:space="preserve"> </w:t>
            </w:r>
            <w:r w:rsidR="00824BD2" w:rsidRPr="005F6831">
              <w:t>Ugyer-</w:t>
            </w:r>
            <w:r w:rsidR="006D72DA" w:rsidRPr="005F6831">
              <w:t>Külterület 066/2</w:t>
            </w:r>
            <w:r w:rsidR="00C45C51" w:rsidRPr="005F6831">
              <w:t>.</w:t>
            </w:r>
          </w:p>
        </w:tc>
      </w:tr>
      <w:tr w:rsidR="006D72DA" w:rsidRPr="005F6831" w:rsidTr="00FC4295">
        <w:trPr>
          <w:trHeight w:val="20"/>
          <w:jc w:val="center"/>
        </w:trPr>
        <w:tc>
          <w:tcPr>
            <w:tcW w:w="3606" w:type="dxa"/>
            <w:vAlign w:val="center"/>
          </w:tcPr>
          <w:p w:rsidR="006D72DA" w:rsidRPr="005F6831" w:rsidRDefault="006D72DA" w:rsidP="00754258">
            <w:pPr>
              <w:tabs>
                <w:tab w:val="num" w:pos="360"/>
              </w:tabs>
              <w:ind w:left="357" w:hanging="127"/>
            </w:pPr>
            <w:r w:rsidRPr="005F6831">
              <w:t>Deák Utcai Tagóvoda</w:t>
            </w:r>
          </w:p>
        </w:tc>
        <w:tc>
          <w:tcPr>
            <w:tcW w:w="3908" w:type="dxa"/>
            <w:vAlign w:val="center"/>
          </w:tcPr>
          <w:p w:rsidR="006D72DA" w:rsidRPr="005F6831" w:rsidRDefault="009864F2" w:rsidP="00754258">
            <w:pPr>
              <w:tabs>
                <w:tab w:val="num" w:pos="360"/>
              </w:tabs>
              <w:ind w:left="357" w:hanging="360"/>
            </w:pPr>
            <w:r w:rsidRPr="000B4D99">
              <w:t>2700 Cegléd,</w:t>
            </w:r>
            <w:r>
              <w:t xml:space="preserve"> </w:t>
            </w:r>
            <w:r w:rsidR="00AA2458" w:rsidRPr="005F6831">
              <w:t>Deák utca</w:t>
            </w:r>
            <w:r w:rsidR="006D72DA" w:rsidRPr="005F6831">
              <w:t xml:space="preserve"> </w:t>
            </w:r>
            <w:r w:rsidR="00CD7F94" w:rsidRPr="005F6831">
              <w:t>1</w:t>
            </w:r>
            <w:r w:rsidR="006D72DA" w:rsidRPr="005F6831">
              <w:t>.</w:t>
            </w:r>
          </w:p>
        </w:tc>
      </w:tr>
    </w:tbl>
    <w:p w:rsidR="003D0B8F" w:rsidRDefault="000D6A29" w:rsidP="00AF575F">
      <w:pPr>
        <w:pStyle w:val="llb"/>
        <w:numPr>
          <w:ilvl w:val="0"/>
          <w:numId w:val="1"/>
        </w:numPr>
        <w:tabs>
          <w:tab w:val="clear" w:pos="720"/>
          <w:tab w:val="clear" w:pos="4536"/>
          <w:tab w:val="clear" w:pos="9072"/>
          <w:tab w:val="num" w:pos="360"/>
        </w:tabs>
        <w:spacing w:before="120"/>
        <w:ind w:left="357" w:hanging="357"/>
        <w:rPr>
          <w:bCs/>
          <w:szCs w:val="24"/>
        </w:rPr>
      </w:pPr>
      <w:r w:rsidRPr="005F6831">
        <w:rPr>
          <w:bCs/>
          <w:szCs w:val="24"/>
        </w:rPr>
        <w:t>utasítja</w:t>
      </w:r>
      <w:r w:rsidR="003D0B8F" w:rsidRPr="005F6831">
        <w:rPr>
          <w:bCs/>
          <w:szCs w:val="24"/>
        </w:rPr>
        <w:t xml:space="preserve"> a </w:t>
      </w:r>
      <w:r w:rsidR="00D969C7" w:rsidRPr="005F6831">
        <w:rPr>
          <w:bCs/>
          <w:szCs w:val="24"/>
        </w:rPr>
        <w:t>Ceglédi Közös Önkormányzati Hivatalt</w:t>
      </w:r>
      <w:r w:rsidR="003D0B8F" w:rsidRPr="005F6831">
        <w:rPr>
          <w:bCs/>
          <w:szCs w:val="24"/>
        </w:rPr>
        <w:t xml:space="preserve"> a szükséges intézkedések megtételére.</w:t>
      </w:r>
    </w:p>
    <w:p w:rsidR="002F12BB" w:rsidRPr="005F6831" w:rsidRDefault="002F12BB" w:rsidP="002F12BB">
      <w:pPr>
        <w:pStyle w:val="llb"/>
        <w:tabs>
          <w:tab w:val="clear" w:pos="4536"/>
          <w:tab w:val="clear" w:pos="9072"/>
        </w:tabs>
        <w:spacing w:before="120"/>
        <w:ind w:left="357"/>
        <w:rPr>
          <w:bCs/>
          <w:szCs w:val="24"/>
        </w:rPr>
      </w:pPr>
    </w:p>
    <w:p w:rsidR="00315725" w:rsidRPr="005F6831" w:rsidRDefault="00315725" w:rsidP="002F12BB">
      <w:pPr>
        <w:pStyle w:val="llb"/>
        <w:tabs>
          <w:tab w:val="clear" w:pos="4536"/>
        </w:tabs>
        <w:rPr>
          <w:szCs w:val="24"/>
        </w:rPr>
      </w:pPr>
      <w:r w:rsidRPr="005F6831">
        <w:rPr>
          <w:szCs w:val="24"/>
          <w:u w:val="single"/>
        </w:rPr>
        <w:t>Határidő:</w:t>
      </w:r>
      <w:r w:rsidRPr="005F6831">
        <w:rPr>
          <w:szCs w:val="24"/>
        </w:rPr>
        <w:t xml:space="preserve"> </w:t>
      </w:r>
      <w:r w:rsidR="004A43D0" w:rsidRPr="005F6831">
        <w:rPr>
          <w:szCs w:val="24"/>
        </w:rPr>
        <w:t>azonnal</w:t>
      </w:r>
      <w:r w:rsidR="00791F3D" w:rsidRPr="005F6831">
        <w:rPr>
          <w:szCs w:val="24"/>
        </w:rPr>
        <w:tab/>
      </w:r>
      <w:r w:rsidRPr="005F6831">
        <w:rPr>
          <w:szCs w:val="24"/>
          <w:u w:val="single"/>
        </w:rPr>
        <w:t>Felelős:</w:t>
      </w:r>
      <w:r w:rsidRPr="005F6831">
        <w:rPr>
          <w:szCs w:val="24"/>
        </w:rPr>
        <w:t xml:space="preserve"> </w:t>
      </w:r>
      <w:r w:rsidR="009D5C0C" w:rsidRPr="005F6831">
        <w:rPr>
          <w:szCs w:val="24"/>
        </w:rPr>
        <w:t>Dr. Csáky András</w:t>
      </w:r>
      <w:r w:rsidRPr="005F6831">
        <w:rPr>
          <w:szCs w:val="24"/>
        </w:rPr>
        <w:t xml:space="preserve"> polgármester</w:t>
      </w:r>
    </w:p>
    <w:p w:rsidR="00B34D99" w:rsidRPr="00834B93" w:rsidRDefault="00B34D99" w:rsidP="00B34D99">
      <w:pPr>
        <w:pStyle w:val="llb"/>
        <w:tabs>
          <w:tab w:val="clear" w:pos="4536"/>
          <w:tab w:val="clear" w:pos="9072"/>
        </w:tabs>
        <w:rPr>
          <w:sz w:val="16"/>
          <w:szCs w:val="16"/>
        </w:rPr>
      </w:pPr>
    </w:p>
    <w:p w:rsidR="009D0810" w:rsidRPr="00FB7C97" w:rsidRDefault="009D0810" w:rsidP="009D0810">
      <w:pPr>
        <w:pStyle w:val="llb"/>
        <w:tabs>
          <w:tab w:val="clear" w:pos="4536"/>
          <w:tab w:val="clear" w:pos="9072"/>
          <w:tab w:val="center" w:pos="1800"/>
          <w:tab w:val="left" w:pos="6300"/>
        </w:tabs>
        <w:rPr>
          <w:sz w:val="20"/>
          <w:u w:val="single"/>
        </w:rPr>
      </w:pPr>
      <w:r w:rsidRPr="00FB7C97">
        <w:rPr>
          <w:sz w:val="20"/>
          <w:u w:val="single"/>
        </w:rPr>
        <w:t>Határozatot kapják:</w:t>
      </w:r>
    </w:p>
    <w:p w:rsidR="009D0810" w:rsidRPr="00FB7C97" w:rsidRDefault="00723308" w:rsidP="009D0810">
      <w:pPr>
        <w:pStyle w:val="llb"/>
        <w:tabs>
          <w:tab w:val="clear" w:pos="4536"/>
          <w:tab w:val="clear" w:pos="9072"/>
          <w:tab w:val="center" w:pos="1800"/>
          <w:tab w:val="left" w:pos="6300"/>
        </w:tabs>
        <w:rPr>
          <w:sz w:val="20"/>
        </w:rPr>
      </w:pPr>
      <w:r w:rsidRPr="00FB7C97">
        <w:rPr>
          <w:sz w:val="20"/>
        </w:rPr>
        <w:t>Ügyintéző és általa:</w:t>
      </w:r>
    </w:p>
    <w:p w:rsidR="009D0810" w:rsidRPr="00FB7C97" w:rsidRDefault="009D0810" w:rsidP="009D0810">
      <w:pPr>
        <w:pStyle w:val="llb"/>
        <w:tabs>
          <w:tab w:val="clear" w:pos="4536"/>
          <w:tab w:val="clear" w:pos="9072"/>
          <w:tab w:val="center" w:pos="1800"/>
          <w:tab w:val="left" w:pos="6300"/>
        </w:tabs>
        <w:rPr>
          <w:sz w:val="20"/>
        </w:rPr>
      </w:pPr>
      <w:r w:rsidRPr="00FB7C97">
        <w:rPr>
          <w:sz w:val="20"/>
        </w:rPr>
        <w:t>Lövész Utcai Óvoda,</w:t>
      </w:r>
    </w:p>
    <w:p w:rsidR="009D0810" w:rsidRPr="00FB7C97" w:rsidRDefault="009D0810" w:rsidP="009D0810">
      <w:pPr>
        <w:pStyle w:val="llb"/>
        <w:tabs>
          <w:tab w:val="clear" w:pos="4536"/>
          <w:tab w:val="clear" w:pos="9072"/>
          <w:tab w:val="center" w:pos="1800"/>
          <w:tab w:val="left" w:pos="6300"/>
        </w:tabs>
        <w:rPr>
          <w:sz w:val="20"/>
        </w:rPr>
      </w:pPr>
      <w:r w:rsidRPr="00FB7C97">
        <w:rPr>
          <w:sz w:val="20"/>
        </w:rPr>
        <w:t>Pesti Úti Óvoda</w:t>
      </w:r>
    </w:p>
    <w:p w:rsidR="00C7400C" w:rsidRDefault="009D0810" w:rsidP="004D0B72">
      <w:pPr>
        <w:pStyle w:val="llb"/>
        <w:tabs>
          <w:tab w:val="clear" w:pos="4536"/>
          <w:tab w:val="clear" w:pos="9072"/>
          <w:tab w:val="center" w:pos="1800"/>
          <w:tab w:val="left" w:pos="6300"/>
        </w:tabs>
        <w:rPr>
          <w:sz w:val="20"/>
        </w:rPr>
      </w:pPr>
      <w:r w:rsidRPr="00FB7C97">
        <w:rPr>
          <w:sz w:val="20"/>
        </w:rPr>
        <w:t>Széchenyi Úti Óvoda</w:t>
      </w:r>
    </w:p>
    <w:p w:rsidR="002F12BB" w:rsidRDefault="002F12BB" w:rsidP="004D0B72">
      <w:pPr>
        <w:pStyle w:val="llb"/>
        <w:tabs>
          <w:tab w:val="clear" w:pos="4536"/>
          <w:tab w:val="clear" w:pos="9072"/>
          <w:tab w:val="center" w:pos="1800"/>
          <w:tab w:val="left" w:pos="6300"/>
        </w:tabs>
        <w:rPr>
          <w:sz w:val="20"/>
        </w:rPr>
      </w:pPr>
    </w:p>
    <w:p w:rsidR="002F12BB" w:rsidRDefault="002F12BB" w:rsidP="002F12BB">
      <w:pPr>
        <w:pStyle w:val="llb"/>
        <w:tabs>
          <w:tab w:val="clear" w:pos="4536"/>
          <w:tab w:val="clear" w:pos="9072"/>
          <w:tab w:val="left" w:pos="8080"/>
        </w:tabs>
        <w:rPr>
          <w:szCs w:val="24"/>
        </w:rPr>
      </w:pPr>
    </w:p>
    <w:p w:rsidR="002F12BB" w:rsidRDefault="002F12BB" w:rsidP="002F12BB">
      <w:pPr>
        <w:pStyle w:val="llb"/>
        <w:tabs>
          <w:tab w:val="clear" w:pos="4536"/>
          <w:tab w:val="clear" w:pos="9072"/>
          <w:tab w:val="left" w:pos="8080"/>
        </w:tabs>
        <w:rPr>
          <w:szCs w:val="24"/>
        </w:rPr>
      </w:pPr>
      <w:r w:rsidRPr="005F6831">
        <w:rPr>
          <w:szCs w:val="24"/>
        </w:rPr>
        <w:t xml:space="preserve">Láttam: </w:t>
      </w:r>
    </w:p>
    <w:p w:rsidR="002F12BB" w:rsidRPr="005F6831" w:rsidRDefault="002F12BB" w:rsidP="002F12BB">
      <w:pPr>
        <w:pStyle w:val="llb"/>
        <w:tabs>
          <w:tab w:val="clear" w:pos="4536"/>
          <w:tab w:val="clear" w:pos="9072"/>
          <w:tab w:val="left" w:pos="8080"/>
        </w:tabs>
        <w:rPr>
          <w:szCs w:val="24"/>
        </w:rPr>
      </w:pPr>
    </w:p>
    <w:p w:rsidR="002F12BB" w:rsidRDefault="002F12BB" w:rsidP="002F12BB">
      <w:pPr>
        <w:ind w:right="5244"/>
        <w:jc w:val="center"/>
      </w:pPr>
      <w:r>
        <w:t>Dr. Diósgyőri Gitta</w:t>
      </w:r>
    </w:p>
    <w:p w:rsidR="002F12BB" w:rsidRPr="005F6831" w:rsidRDefault="002F12BB" w:rsidP="002F12BB">
      <w:pPr>
        <w:ind w:right="5244"/>
        <w:jc w:val="center"/>
      </w:pPr>
      <w:r>
        <w:t>címzetes főjegyző</w:t>
      </w:r>
    </w:p>
    <w:p w:rsidR="002F12BB" w:rsidRDefault="002F12BB" w:rsidP="002F12BB">
      <w:pPr>
        <w:ind w:right="5244"/>
        <w:jc w:val="center"/>
      </w:pPr>
    </w:p>
    <w:p w:rsidR="00776908" w:rsidRDefault="00776908" w:rsidP="002F12BB">
      <w:pPr>
        <w:ind w:right="5244"/>
        <w:jc w:val="center"/>
      </w:pPr>
    </w:p>
    <w:p w:rsidR="00776908" w:rsidRDefault="00776908" w:rsidP="002F12BB">
      <w:pPr>
        <w:ind w:right="5244"/>
        <w:jc w:val="center"/>
      </w:pPr>
    </w:p>
    <w:p w:rsidR="00776908" w:rsidRDefault="00776908" w:rsidP="002F12BB">
      <w:pPr>
        <w:ind w:right="5244"/>
        <w:jc w:val="center"/>
      </w:pPr>
    </w:p>
    <w:p w:rsidR="00776908" w:rsidRDefault="00776908" w:rsidP="002F12BB">
      <w:pPr>
        <w:ind w:right="5244"/>
        <w:jc w:val="center"/>
      </w:pPr>
    </w:p>
    <w:sectPr w:rsidR="00776908" w:rsidSect="002F12BB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94B" w:rsidRDefault="000D594B">
      <w:r>
        <w:separator/>
      </w:r>
    </w:p>
  </w:endnote>
  <w:endnote w:type="continuationSeparator" w:id="0">
    <w:p w:rsidR="000D594B" w:rsidRDefault="000D5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sz w:val="20"/>
      </w:rPr>
      <w:id w:val="66469643"/>
      <w:docPartObj>
        <w:docPartGallery w:val="Page Numbers (Bottom of Page)"/>
        <w:docPartUnique/>
      </w:docPartObj>
    </w:sdtPr>
    <w:sdtEndPr/>
    <w:sdtContent>
      <w:p w:rsidR="00634FF3" w:rsidRPr="00634FF3" w:rsidRDefault="00634FF3">
        <w:pPr>
          <w:pStyle w:val="llb"/>
          <w:jc w:val="right"/>
          <w:rPr>
            <w:b/>
            <w:sz w:val="20"/>
          </w:rPr>
        </w:pPr>
        <w:r w:rsidRPr="00634FF3">
          <w:rPr>
            <w:b/>
            <w:sz w:val="20"/>
          </w:rPr>
          <w:fldChar w:fldCharType="begin"/>
        </w:r>
        <w:r w:rsidRPr="00634FF3">
          <w:rPr>
            <w:b/>
            <w:sz w:val="20"/>
          </w:rPr>
          <w:instrText>PAGE   \* MERGEFORMAT</w:instrText>
        </w:r>
        <w:r w:rsidRPr="00634FF3">
          <w:rPr>
            <w:b/>
            <w:sz w:val="20"/>
          </w:rPr>
          <w:fldChar w:fldCharType="separate"/>
        </w:r>
        <w:r w:rsidR="000D594B">
          <w:rPr>
            <w:b/>
            <w:noProof/>
            <w:sz w:val="20"/>
          </w:rPr>
          <w:t>1</w:t>
        </w:r>
        <w:r w:rsidRPr="00634FF3">
          <w:rPr>
            <w:b/>
            <w:sz w:val="20"/>
          </w:rPr>
          <w:fldChar w:fldCharType="end"/>
        </w:r>
        <w:r w:rsidRPr="00634FF3">
          <w:rPr>
            <w:b/>
            <w:sz w:val="20"/>
          </w:rPr>
          <w:t>/3</w:t>
        </w:r>
      </w:p>
    </w:sdtContent>
  </w:sdt>
  <w:p w:rsidR="00634FF3" w:rsidRDefault="00634FF3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94B" w:rsidRDefault="000D594B">
      <w:r>
        <w:separator/>
      </w:r>
    </w:p>
  </w:footnote>
  <w:footnote w:type="continuationSeparator" w:id="0">
    <w:p w:rsidR="000D594B" w:rsidRDefault="000D5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E42DC"/>
    <w:multiLevelType w:val="hybridMultilevel"/>
    <w:tmpl w:val="E4B0D128"/>
    <w:lvl w:ilvl="0" w:tplc="2660B34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0D6B5E"/>
    <w:multiLevelType w:val="hybridMultilevel"/>
    <w:tmpl w:val="8DD0FCA6"/>
    <w:lvl w:ilvl="0" w:tplc="2660B34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D96C83"/>
    <w:multiLevelType w:val="hybridMultilevel"/>
    <w:tmpl w:val="0CFA5058"/>
    <w:lvl w:ilvl="0" w:tplc="D97E5A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24C6B"/>
    <w:multiLevelType w:val="hybridMultilevel"/>
    <w:tmpl w:val="1F661722"/>
    <w:lvl w:ilvl="0" w:tplc="32F653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635A1"/>
    <w:multiLevelType w:val="hybridMultilevel"/>
    <w:tmpl w:val="A3A8FD56"/>
    <w:lvl w:ilvl="0" w:tplc="9BA8F1EC">
      <w:start w:val="1"/>
      <w:numFmt w:val="decimal"/>
      <w:lvlText w:val="%1.)"/>
      <w:lvlJc w:val="left"/>
      <w:pPr>
        <w:ind w:left="78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86ADE"/>
    <w:multiLevelType w:val="multilevel"/>
    <w:tmpl w:val="58C85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D60B28"/>
    <w:multiLevelType w:val="hybridMultilevel"/>
    <w:tmpl w:val="F1A00B86"/>
    <w:lvl w:ilvl="0" w:tplc="190E9E2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71094"/>
    <w:multiLevelType w:val="hybridMultilevel"/>
    <w:tmpl w:val="462439F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B411D"/>
    <w:multiLevelType w:val="hybridMultilevel"/>
    <w:tmpl w:val="879619C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2508F"/>
    <w:multiLevelType w:val="hybridMultilevel"/>
    <w:tmpl w:val="CA2A3C66"/>
    <w:lvl w:ilvl="0" w:tplc="CE24C700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2F0D56"/>
    <w:multiLevelType w:val="hybridMultilevel"/>
    <w:tmpl w:val="7F3230AC"/>
    <w:lvl w:ilvl="0" w:tplc="5F549E3E">
      <w:start w:val="1"/>
      <w:numFmt w:val="decimal"/>
      <w:lvlText w:val="%1.)"/>
      <w:lvlJc w:val="left"/>
      <w:pPr>
        <w:tabs>
          <w:tab w:val="num" w:pos="567"/>
        </w:tabs>
        <w:ind w:left="0" w:firstLine="25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ED65AD"/>
    <w:multiLevelType w:val="hybridMultilevel"/>
    <w:tmpl w:val="6F8237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42869"/>
    <w:multiLevelType w:val="hybridMultilevel"/>
    <w:tmpl w:val="FCEA2D9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1543A0"/>
    <w:multiLevelType w:val="hybridMultilevel"/>
    <w:tmpl w:val="3ECC8D28"/>
    <w:lvl w:ilvl="0" w:tplc="5A3037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33E5"/>
    <w:multiLevelType w:val="multilevel"/>
    <w:tmpl w:val="BF524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450302F"/>
    <w:multiLevelType w:val="hybridMultilevel"/>
    <w:tmpl w:val="7E4ED2BE"/>
    <w:lvl w:ilvl="0" w:tplc="2660B34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D059DF"/>
    <w:multiLevelType w:val="hybridMultilevel"/>
    <w:tmpl w:val="3530EA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F24DC"/>
    <w:multiLevelType w:val="hybridMultilevel"/>
    <w:tmpl w:val="A32EA75C"/>
    <w:lvl w:ilvl="0" w:tplc="2660B34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3414CA"/>
    <w:multiLevelType w:val="hybridMultilevel"/>
    <w:tmpl w:val="099626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2129F"/>
    <w:multiLevelType w:val="multilevel"/>
    <w:tmpl w:val="21681F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38DC7D0D"/>
    <w:multiLevelType w:val="hybridMultilevel"/>
    <w:tmpl w:val="90AC8544"/>
    <w:lvl w:ilvl="0" w:tplc="01B017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E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F269F0"/>
    <w:multiLevelType w:val="hybridMultilevel"/>
    <w:tmpl w:val="AEF6C008"/>
    <w:lvl w:ilvl="0" w:tplc="BC106AEA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4496675A"/>
    <w:multiLevelType w:val="hybridMultilevel"/>
    <w:tmpl w:val="31E0BE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BD6827"/>
    <w:multiLevelType w:val="hybridMultilevel"/>
    <w:tmpl w:val="34EA48D0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DAF67A2"/>
    <w:multiLevelType w:val="multilevel"/>
    <w:tmpl w:val="EF0E7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F250BFD"/>
    <w:multiLevelType w:val="hybridMultilevel"/>
    <w:tmpl w:val="25B26E30"/>
    <w:lvl w:ilvl="0" w:tplc="A210E9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E3D53"/>
    <w:multiLevelType w:val="hybridMultilevel"/>
    <w:tmpl w:val="FABE1074"/>
    <w:lvl w:ilvl="0" w:tplc="6F8607FA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A2E6F"/>
    <w:multiLevelType w:val="hybridMultilevel"/>
    <w:tmpl w:val="354ABD5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E3B86"/>
    <w:multiLevelType w:val="hybridMultilevel"/>
    <w:tmpl w:val="D8A24196"/>
    <w:lvl w:ilvl="0" w:tplc="FD007A4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0E41AC"/>
    <w:multiLevelType w:val="hybridMultilevel"/>
    <w:tmpl w:val="3BEE94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A25376"/>
    <w:multiLevelType w:val="hybridMultilevel"/>
    <w:tmpl w:val="41248568"/>
    <w:lvl w:ilvl="0" w:tplc="040E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B347AD1"/>
    <w:multiLevelType w:val="hybridMultilevel"/>
    <w:tmpl w:val="7376E5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63013"/>
    <w:multiLevelType w:val="hybridMultilevel"/>
    <w:tmpl w:val="B5CE40FA"/>
    <w:lvl w:ilvl="0" w:tplc="040E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786626DD"/>
    <w:multiLevelType w:val="hybridMultilevel"/>
    <w:tmpl w:val="64A811F8"/>
    <w:lvl w:ilvl="0" w:tplc="6C6E507C">
      <w:start w:val="1"/>
      <w:numFmt w:val="bullet"/>
      <w:lvlText w:val="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78B749B3"/>
    <w:multiLevelType w:val="hybridMultilevel"/>
    <w:tmpl w:val="292615F4"/>
    <w:lvl w:ilvl="0" w:tplc="6C6E50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8011E"/>
    <w:multiLevelType w:val="hybridMultilevel"/>
    <w:tmpl w:val="59A20A28"/>
    <w:lvl w:ilvl="0" w:tplc="8C6CB76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543A6B"/>
    <w:multiLevelType w:val="hybridMultilevel"/>
    <w:tmpl w:val="B72C8208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B42B92"/>
    <w:multiLevelType w:val="hybridMultilevel"/>
    <w:tmpl w:val="7B8073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B532FC"/>
    <w:multiLevelType w:val="multilevel"/>
    <w:tmpl w:val="B3AAEDCE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9"/>
  </w:num>
  <w:num w:numId="5">
    <w:abstractNumId w:val="21"/>
  </w:num>
  <w:num w:numId="6">
    <w:abstractNumId w:val="23"/>
  </w:num>
  <w:num w:numId="7">
    <w:abstractNumId w:val="19"/>
  </w:num>
  <w:num w:numId="8">
    <w:abstractNumId w:val="5"/>
  </w:num>
  <w:num w:numId="9">
    <w:abstractNumId w:val="13"/>
  </w:num>
  <w:num w:numId="10">
    <w:abstractNumId w:val="34"/>
  </w:num>
  <w:num w:numId="11">
    <w:abstractNumId w:val="12"/>
  </w:num>
  <w:num w:numId="12">
    <w:abstractNumId w:val="35"/>
  </w:num>
  <w:num w:numId="13">
    <w:abstractNumId w:val="0"/>
  </w:num>
  <w:num w:numId="14">
    <w:abstractNumId w:val="15"/>
  </w:num>
  <w:num w:numId="15">
    <w:abstractNumId w:val="17"/>
  </w:num>
  <w:num w:numId="16">
    <w:abstractNumId w:val="1"/>
  </w:num>
  <w:num w:numId="17">
    <w:abstractNumId w:val="32"/>
  </w:num>
  <w:num w:numId="18">
    <w:abstractNumId w:val="29"/>
  </w:num>
  <w:num w:numId="19">
    <w:abstractNumId w:val="2"/>
  </w:num>
  <w:num w:numId="20">
    <w:abstractNumId w:val="18"/>
  </w:num>
  <w:num w:numId="21">
    <w:abstractNumId w:val="14"/>
  </w:num>
  <w:num w:numId="22">
    <w:abstractNumId w:val="33"/>
  </w:num>
  <w:num w:numId="23">
    <w:abstractNumId w:val="11"/>
  </w:num>
  <w:num w:numId="24">
    <w:abstractNumId w:val="16"/>
  </w:num>
  <w:num w:numId="25">
    <w:abstractNumId w:val="30"/>
  </w:num>
  <w:num w:numId="26">
    <w:abstractNumId w:val="26"/>
  </w:num>
  <w:num w:numId="27">
    <w:abstractNumId w:val="6"/>
  </w:num>
  <w:num w:numId="28">
    <w:abstractNumId w:val="36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8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27"/>
  </w:num>
  <w:num w:numId="35">
    <w:abstractNumId w:val="37"/>
  </w:num>
  <w:num w:numId="36">
    <w:abstractNumId w:val="24"/>
  </w:num>
  <w:num w:numId="37">
    <w:abstractNumId w:val="7"/>
  </w:num>
  <w:num w:numId="38">
    <w:abstractNumId w:val="4"/>
  </w:num>
  <w:num w:numId="39">
    <w:abstractNumId w:val="31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788"/>
    <w:rsid w:val="00010DDA"/>
    <w:rsid w:val="00011784"/>
    <w:rsid w:val="00013084"/>
    <w:rsid w:val="0001344F"/>
    <w:rsid w:val="00013DFB"/>
    <w:rsid w:val="00014EE0"/>
    <w:rsid w:val="00021AAF"/>
    <w:rsid w:val="00024166"/>
    <w:rsid w:val="00025A0C"/>
    <w:rsid w:val="00030074"/>
    <w:rsid w:val="00030564"/>
    <w:rsid w:val="00031A3C"/>
    <w:rsid w:val="000332AC"/>
    <w:rsid w:val="00035651"/>
    <w:rsid w:val="00037767"/>
    <w:rsid w:val="000400B4"/>
    <w:rsid w:val="00040FBD"/>
    <w:rsid w:val="000416F1"/>
    <w:rsid w:val="0004589B"/>
    <w:rsid w:val="00046430"/>
    <w:rsid w:val="0004689A"/>
    <w:rsid w:val="000477F4"/>
    <w:rsid w:val="00050BF7"/>
    <w:rsid w:val="00052618"/>
    <w:rsid w:val="00053578"/>
    <w:rsid w:val="00054054"/>
    <w:rsid w:val="00060B59"/>
    <w:rsid w:val="00062762"/>
    <w:rsid w:val="000661DE"/>
    <w:rsid w:val="00067E99"/>
    <w:rsid w:val="00070A96"/>
    <w:rsid w:val="000714D6"/>
    <w:rsid w:val="00071C49"/>
    <w:rsid w:val="00073432"/>
    <w:rsid w:val="00076831"/>
    <w:rsid w:val="00076F42"/>
    <w:rsid w:val="0007713B"/>
    <w:rsid w:val="0008041E"/>
    <w:rsid w:val="0008072A"/>
    <w:rsid w:val="0008244F"/>
    <w:rsid w:val="00085E03"/>
    <w:rsid w:val="000869A0"/>
    <w:rsid w:val="00091893"/>
    <w:rsid w:val="000939E2"/>
    <w:rsid w:val="000940F0"/>
    <w:rsid w:val="00095FC8"/>
    <w:rsid w:val="00096C96"/>
    <w:rsid w:val="00097B2C"/>
    <w:rsid w:val="000A17F3"/>
    <w:rsid w:val="000A206A"/>
    <w:rsid w:val="000A36DF"/>
    <w:rsid w:val="000A7386"/>
    <w:rsid w:val="000B1255"/>
    <w:rsid w:val="000B17D1"/>
    <w:rsid w:val="000B2140"/>
    <w:rsid w:val="000B4CB5"/>
    <w:rsid w:val="000B4D99"/>
    <w:rsid w:val="000B5DF5"/>
    <w:rsid w:val="000B770C"/>
    <w:rsid w:val="000D0913"/>
    <w:rsid w:val="000D193D"/>
    <w:rsid w:val="000D1A21"/>
    <w:rsid w:val="000D594B"/>
    <w:rsid w:val="000D6A29"/>
    <w:rsid w:val="000E34FF"/>
    <w:rsid w:val="000E5149"/>
    <w:rsid w:val="000F3845"/>
    <w:rsid w:val="000F72B0"/>
    <w:rsid w:val="00107C69"/>
    <w:rsid w:val="00110C40"/>
    <w:rsid w:val="001119AB"/>
    <w:rsid w:val="0011249C"/>
    <w:rsid w:val="00112F24"/>
    <w:rsid w:val="00117686"/>
    <w:rsid w:val="00120CE7"/>
    <w:rsid w:val="00120F71"/>
    <w:rsid w:val="00123816"/>
    <w:rsid w:val="00123EB5"/>
    <w:rsid w:val="00133433"/>
    <w:rsid w:val="00134731"/>
    <w:rsid w:val="00137BA2"/>
    <w:rsid w:val="00144579"/>
    <w:rsid w:val="00145B55"/>
    <w:rsid w:val="00146B22"/>
    <w:rsid w:val="001537FE"/>
    <w:rsid w:val="001547F8"/>
    <w:rsid w:val="0015537E"/>
    <w:rsid w:val="001557B7"/>
    <w:rsid w:val="00155F2E"/>
    <w:rsid w:val="00157230"/>
    <w:rsid w:val="00160B3A"/>
    <w:rsid w:val="00162570"/>
    <w:rsid w:val="00163040"/>
    <w:rsid w:val="00171256"/>
    <w:rsid w:val="00171AA4"/>
    <w:rsid w:val="00171BB7"/>
    <w:rsid w:val="00173BD2"/>
    <w:rsid w:val="0017553A"/>
    <w:rsid w:val="00175E17"/>
    <w:rsid w:val="00176B84"/>
    <w:rsid w:val="00177275"/>
    <w:rsid w:val="00181A9A"/>
    <w:rsid w:val="001824CA"/>
    <w:rsid w:val="0018335D"/>
    <w:rsid w:val="00187198"/>
    <w:rsid w:val="00191460"/>
    <w:rsid w:val="0019199A"/>
    <w:rsid w:val="00193564"/>
    <w:rsid w:val="00193733"/>
    <w:rsid w:val="00193BA6"/>
    <w:rsid w:val="00194F66"/>
    <w:rsid w:val="001964C9"/>
    <w:rsid w:val="00197AE3"/>
    <w:rsid w:val="001A12A2"/>
    <w:rsid w:val="001A3482"/>
    <w:rsid w:val="001A40DF"/>
    <w:rsid w:val="001A44EF"/>
    <w:rsid w:val="001A4842"/>
    <w:rsid w:val="001A48A0"/>
    <w:rsid w:val="001A4F78"/>
    <w:rsid w:val="001A51E6"/>
    <w:rsid w:val="001A56C0"/>
    <w:rsid w:val="001A6F3E"/>
    <w:rsid w:val="001A76A1"/>
    <w:rsid w:val="001B664D"/>
    <w:rsid w:val="001C12CD"/>
    <w:rsid w:val="001C39C6"/>
    <w:rsid w:val="001C48E5"/>
    <w:rsid w:val="001C6107"/>
    <w:rsid w:val="001C6E7D"/>
    <w:rsid w:val="001C7127"/>
    <w:rsid w:val="001D0100"/>
    <w:rsid w:val="001D09B9"/>
    <w:rsid w:val="001D10D4"/>
    <w:rsid w:val="001D1AFB"/>
    <w:rsid w:val="001D4C47"/>
    <w:rsid w:val="001D757D"/>
    <w:rsid w:val="001E2741"/>
    <w:rsid w:val="001E62B1"/>
    <w:rsid w:val="001F3380"/>
    <w:rsid w:val="00203964"/>
    <w:rsid w:val="00210464"/>
    <w:rsid w:val="00210FF8"/>
    <w:rsid w:val="00212103"/>
    <w:rsid w:val="00212BEB"/>
    <w:rsid w:val="00217A83"/>
    <w:rsid w:val="0022272A"/>
    <w:rsid w:val="00223317"/>
    <w:rsid w:val="00223A17"/>
    <w:rsid w:val="00224677"/>
    <w:rsid w:val="00231B73"/>
    <w:rsid w:val="00232732"/>
    <w:rsid w:val="00234385"/>
    <w:rsid w:val="002354F1"/>
    <w:rsid w:val="00235C80"/>
    <w:rsid w:val="002373DF"/>
    <w:rsid w:val="00242AC9"/>
    <w:rsid w:val="00242F04"/>
    <w:rsid w:val="00244929"/>
    <w:rsid w:val="0025148F"/>
    <w:rsid w:val="00253B39"/>
    <w:rsid w:val="002578DB"/>
    <w:rsid w:val="002630DB"/>
    <w:rsid w:val="00270276"/>
    <w:rsid w:val="00270639"/>
    <w:rsid w:val="00282B5F"/>
    <w:rsid w:val="00286BD0"/>
    <w:rsid w:val="00286E8E"/>
    <w:rsid w:val="00290BEE"/>
    <w:rsid w:val="00290E26"/>
    <w:rsid w:val="00292EFB"/>
    <w:rsid w:val="00293995"/>
    <w:rsid w:val="00294649"/>
    <w:rsid w:val="00296275"/>
    <w:rsid w:val="002A0DF8"/>
    <w:rsid w:val="002A1434"/>
    <w:rsid w:val="002A3F34"/>
    <w:rsid w:val="002A472A"/>
    <w:rsid w:val="002A4AFF"/>
    <w:rsid w:val="002A5877"/>
    <w:rsid w:val="002A5A6F"/>
    <w:rsid w:val="002B1C46"/>
    <w:rsid w:val="002B1C7E"/>
    <w:rsid w:val="002B5F2C"/>
    <w:rsid w:val="002B72EA"/>
    <w:rsid w:val="002B7AF1"/>
    <w:rsid w:val="002C180A"/>
    <w:rsid w:val="002C4EE3"/>
    <w:rsid w:val="002C5BFA"/>
    <w:rsid w:val="002C7659"/>
    <w:rsid w:val="002E0153"/>
    <w:rsid w:val="002E14CD"/>
    <w:rsid w:val="002E2750"/>
    <w:rsid w:val="002E5503"/>
    <w:rsid w:val="002E6660"/>
    <w:rsid w:val="002E7C16"/>
    <w:rsid w:val="002F0F89"/>
    <w:rsid w:val="002F12BB"/>
    <w:rsid w:val="002F12F7"/>
    <w:rsid w:val="002F2198"/>
    <w:rsid w:val="003030C3"/>
    <w:rsid w:val="00306782"/>
    <w:rsid w:val="00307B34"/>
    <w:rsid w:val="00310BE7"/>
    <w:rsid w:val="00312141"/>
    <w:rsid w:val="003126EB"/>
    <w:rsid w:val="00313C5C"/>
    <w:rsid w:val="00315725"/>
    <w:rsid w:val="00321C16"/>
    <w:rsid w:val="00323585"/>
    <w:rsid w:val="00323B47"/>
    <w:rsid w:val="003241DA"/>
    <w:rsid w:val="00327C84"/>
    <w:rsid w:val="003344BB"/>
    <w:rsid w:val="00341855"/>
    <w:rsid w:val="00341D66"/>
    <w:rsid w:val="003423C9"/>
    <w:rsid w:val="003427D4"/>
    <w:rsid w:val="003434C9"/>
    <w:rsid w:val="003504DA"/>
    <w:rsid w:val="00350517"/>
    <w:rsid w:val="00351916"/>
    <w:rsid w:val="00352972"/>
    <w:rsid w:val="003530B9"/>
    <w:rsid w:val="0036068C"/>
    <w:rsid w:val="00363FB4"/>
    <w:rsid w:val="00365229"/>
    <w:rsid w:val="00366F56"/>
    <w:rsid w:val="00372C4D"/>
    <w:rsid w:val="00373194"/>
    <w:rsid w:val="0037413C"/>
    <w:rsid w:val="00376522"/>
    <w:rsid w:val="003774F3"/>
    <w:rsid w:val="00377FB2"/>
    <w:rsid w:val="003802FA"/>
    <w:rsid w:val="00380E1D"/>
    <w:rsid w:val="00382A58"/>
    <w:rsid w:val="00382D55"/>
    <w:rsid w:val="003861C3"/>
    <w:rsid w:val="00387C79"/>
    <w:rsid w:val="003902D4"/>
    <w:rsid w:val="003929F8"/>
    <w:rsid w:val="0039335D"/>
    <w:rsid w:val="003945D7"/>
    <w:rsid w:val="0039513B"/>
    <w:rsid w:val="0039708C"/>
    <w:rsid w:val="003A1871"/>
    <w:rsid w:val="003A25C5"/>
    <w:rsid w:val="003A2A9E"/>
    <w:rsid w:val="003A481A"/>
    <w:rsid w:val="003B4793"/>
    <w:rsid w:val="003B6D8F"/>
    <w:rsid w:val="003B71BB"/>
    <w:rsid w:val="003C0731"/>
    <w:rsid w:val="003C09AC"/>
    <w:rsid w:val="003C1663"/>
    <w:rsid w:val="003C3E89"/>
    <w:rsid w:val="003C4035"/>
    <w:rsid w:val="003D0B8F"/>
    <w:rsid w:val="003D2739"/>
    <w:rsid w:val="003D3581"/>
    <w:rsid w:val="003E2D70"/>
    <w:rsid w:val="003E4C5B"/>
    <w:rsid w:val="003E54EF"/>
    <w:rsid w:val="003F3B3D"/>
    <w:rsid w:val="003F716E"/>
    <w:rsid w:val="00402CE3"/>
    <w:rsid w:val="00405237"/>
    <w:rsid w:val="004064C0"/>
    <w:rsid w:val="004070CC"/>
    <w:rsid w:val="00407FE9"/>
    <w:rsid w:val="00411C62"/>
    <w:rsid w:val="00413043"/>
    <w:rsid w:val="00413526"/>
    <w:rsid w:val="00417570"/>
    <w:rsid w:val="00422A14"/>
    <w:rsid w:val="00423E49"/>
    <w:rsid w:val="00424504"/>
    <w:rsid w:val="00424E47"/>
    <w:rsid w:val="00425E99"/>
    <w:rsid w:val="00432B44"/>
    <w:rsid w:val="00432C2B"/>
    <w:rsid w:val="0043539F"/>
    <w:rsid w:val="00435E38"/>
    <w:rsid w:val="00440474"/>
    <w:rsid w:val="00443151"/>
    <w:rsid w:val="004513C1"/>
    <w:rsid w:val="00452C57"/>
    <w:rsid w:val="00452F90"/>
    <w:rsid w:val="004555FB"/>
    <w:rsid w:val="004557A0"/>
    <w:rsid w:val="00457832"/>
    <w:rsid w:val="0046181F"/>
    <w:rsid w:val="004630AE"/>
    <w:rsid w:val="00463246"/>
    <w:rsid w:val="0047060A"/>
    <w:rsid w:val="00472114"/>
    <w:rsid w:val="00475375"/>
    <w:rsid w:val="00475AC9"/>
    <w:rsid w:val="00475FE5"/>
    <w:rsid w:val="004801AA"/>
    <w:rsid w:val="00484EEB"/>
    <w:rsid w:val="00492CB2"/>
    <w:rsid w:val="00496986"/>
    <w:rsid w:val="004A3180"/>
    <w:rsid w:val="004A41A1"/>
    <w:rsid w:val="004A43D0"/>
    <w:rsid w:val="004A7CF9"/>
    <w:rsid w:val="004B2FAA"/>
    <w:rsid w:val="004B575C"/>
    <w:rsid w:val="004C0E0B"/>
    <w:rsid w:val="004C3B3F"/>
    <w:rsid w:val="004C4BF1"/>
    <w:rsid w:val="004C4D5E"/>
    <w:rsid w:val="004D0B72"/>
    <w:rsid w:val="004D650C"/>
    <w:rsid w:val="004D6AB2"/>
    <w:rsid w:val="004D7544"/>
    <w:rsid w:val="004E320B"/>
    <w:rsid w:val="004E3D19"/>
    <w:rsid w:val="004F1D59"/>
    <w:rsid w:val="004F766F"/>
    <w:rsid w:val="004F76A2"/>
    <w:rsid w:val="0050337D"/>
    <w:rsid w:val="0050398E"/>
    <w:rsid w:val="0050469A"/>
    <w:rsid w:val="00505789"/>
    <w:rsid w:val="005100D0"/>
    <w:rsid w:val="005132D4"/>
    <w:rsid w:val="005141AA"/>
    <w:rsid w:val="00523BB1"/>
    <w:rsid w:val="00524DFD"/>
    <w:rsid w:val="00525D8D"/>
    <w:rsid w:val="005344F1"/>
    <w:rsid w:val="005414D3"/>
    <w:rsid w:val="005446D1"/>
    <w:rsid w:val="00546413"/>
    <w:rsid w:val="005467A3"/>
    <w:rsid w:val="00547C2A"/>
    <w:rsid w:val="0055059D"/>
    <w:rsid w:val="00553860"/>
    <w:rsid w:val="00554DAB"/>
    <w:rsid w:val="00556DC3"/>
    <w:rsid w:val="00557C8B"/>
    <w:rsid w:val="00557DF7"/>
    <w:rsid w:val="0056513D"/>
    <w:rsid w:val="00566FA1"/>
    <w:rsid w:val="005704E2"/>
    <w:rsid w:val="00570C39"/>
    <w:rsid w:val="00571CD4"/>
    <w:rsid w:val="00572303"/>
    <w:rsid w:val="00574B3A"/>
    <w:rsid w:val="00574D82"/>
    <w:rsid w:val="005756E2"/>
    <w:rsid w:val="00575ACD"/>
    <w:rsid w:val="00575DAA"/>
    <w:rsid w:val="00583BF7"/>
    <w:rsid w:val="005849C3"/>
    <w:rsid w:val="0058520D"/>
    <w:rsid w:val="00585C56"/>
    <w:rsid w:val="00590900"/>
    <w:rsid w:val="00593375"/>
    <w:rsid w:val="00596C6F"/>
    <w:rsid w:val="00596D4F"/>
    <w:rsid w:val="005978B1"/>
    <w:rsid w:val="005A3F47"/>
    <w:rsid w:val="005A6236"/>
    <w:rsid w:val="005A6BF0"/>
    <w:rsid w:val="005A7DC9"/>
    <w:rsid w:val="005B0A1C"/>
    <w:rsid w:val="005B12B9"/>
    <w:rsid w:val="005B18C0"/>
    <w:rsid w:val="005B6A1C"/>
    <w:rsid w:val="005B7072"/>
    <w:rsid w:val="005C5554"/>
    <w:rsid w:val="005D2221"/>
    <w:rsid w:val="005D2DE4"/>
    <w:rsid w:val="005D4E39"/>
    <w:rsid w:val="005E0D9A"/>
    <w:rsid w:val="005E3A63"/>
    <w:rsid w:val="005E6477"/>
    <w:rsid w:val="005E6A53"/>
    <w:rsid w:val="005F0D41"/>
    <w:rsid w:val="005F27D2"/>
    <w:rsid w:val="005F653A"/>
    <w:rsid w:val="005F67CC"/>
    <w:rsid w:val="005F6831"/>
    <w:rsid w:val="0060018D"/>
    <w:rsid w:val="00601ECD"/>
    <w:rsid w:val="006059C6"/>
    <w:rsid w:val="00606DFD"/>
    <w:rsid w:val="0060787A"/>
    <w:rsid w:val="006127F1"/>
    <w:rsid w:val="00617252"/>
    <w:rsid w:val="0062731F"/>
    <w:rsid w:val="00627DA6"/>
    <w:rsid w:val="0063186C"/>
    <w:rsid w:val="006319AF"/>
    <w:rsid w:val="00631CD8"/>
    <w:rsid w:val="00631DFA"/>
    <w:rsid w:val="00632590"/>
    <w:rsid w:val="00634FF3"/>
    <w:rsid w:val="00636CD0"/>
    <w:rsid w:val="00637B65"/>
    <w:rsid w:val="00640209"/>
    <w:rsid w:val="0064212A"/>
    <w:rsid w:val="0064485F"/>
    <w:rsid w:val="006464CA"/>
    <w:rsid w:val="00647295"/>
    <w:rsid w:val="00652FE6"/>
    <w:rsid w:val="0065326C"/>
    <w:rsid w:val="00653D17"/>
    <w:rsid w:val="00655F68"/>
    <w:rsid w:val="00656E60"/>
    <w:rsid w:val="006600B0"/>
    <w:rsid w:val="00660151"/>
    <w:rsid w:val="006631C7"/>
    <w:rsid w:val="00664705"/>
    <w:rsid w:val="0066504C"/>
    <w:rsid w:val="00670108"/>
    <w:rsid w:val="006759B1"/>
    <w:rsid w:val="006831B9"/>
    <w:rsid w:val="006848E9"/>
    <w:rsid w:val="00687AAB"/>
    <w:rsid w:val="00691A7A"/>
    <w:rsid w:val="00692B78"/>
    <w:rsid w:val="00693B72"/>
    <w:rsid w:val="00694F9F"/>
    <w:rsid w:val="00696504"/>
    <w:rsid w:val="006A09BA"/>
    <w:rsid w:val="006A0BFE"/>
    <w:rsid w:val="006A1487"/>
    <w:rsid w:val="006A3720"/>
    <w:rsid w:val="006A636C"/>
    <w:rsid w:val="006B0DBF"/>
    <w:rsid w:val="006B3E61"/>
    <w:rsid w:val="006B76A9"/>
    <w:rsid w:val="006C1E69"/>
    <w:rsid w:val="006C2A59"/>
    <w:rsid w:val="006C4343"/>
    <w:rsid w:val="006C536F"/>
    <w:rsid w:val="006C60B1"/>
    <w:rsid w:val="006D40BE"/>
    <w:rsid w:val="006D72DA"/>
    <w:rsid w:val="006E7336"/>
    <w:rsid w:val="006F0183"/>
    <w:rsid w:val="006F09B0"/>
    <w:rsid w:val="006F744D"/>
    <w:rsid w:val="00701519"/>
    <w:rsid w:val="0070198E"/>
    <w:rsid w:val="00701F4B"/>
    <w:rsid w:val="007076BA"/>
    <w:rsid w:val="007101B7"/>
    <w:rsid w:val="00710567"/>
    <w:rsid w:val="007120CE"/>
    <w:rsid w:val="00713226"/>
    <w:rsid w:val="00713AC1"/>
    <w:rsid w:val="00717FA4"/>
    <w:rsid w:val="00722BF8"/>
    <w:rsid w:val="00723308"/>
    <w:rsid w:val="00723338"/>
    <w:rsid w:val="00725110"/>
    <w:rsid w:val="007253E9"/>
    <w:rsid w:val="00731D57"/>
    <w:rsid w:val="00732E0A"/>
    <w:rsid w:val="00740D34"/>
    <w:rsid w:val="0075004F"/>
    <w:rsid w:val="007508AD"/>
    <w:rsid w:val="00754258"/>
    <w:rsid w:val="00755383"/>
    <w:rsid w:val="00756406"/>
    <w:rsid w:val="00756D66"/>
    <w:rsid w:val="00761601"/>
    <w:rsid w:val="007616D3"/>
    <w:rsid w:val="007622C3"/>
    <w:rsid w:val="007626F6"/>
    <w:rsid w:val="00762953"/>
    <w:rsid w:val="007650C7"/>
    <w:rsid w:val="00765F1E"/>
    <w:rsid w:val="00775E1A"/>
    <w:rsid w:val="00776908"/>
    <w:rsid w:val="00777E00"/>
    <w:rsid w:val="00782769"/>
    <w:rsid w:val="00784D05"/>
    <w:rsid w:val="00785316"/>
    <w:rsid w:val="007864D5"/>
    <w:rsid w:val="0079027D"/>
    <w:rsid w:val="00790345"/>
    <w:rsid w:val="00791F3D"/>
    <w:rsid w:val="0079670B"/>
    <w:rsid w:val="007A4DAD"/>
    <w:rsid w:val="007A67F3"/>
    <w:rsid w:val="007A7C53"/>
    <w:rsid w:val="007B0B53"/>
    <w:rsid w:val="007B10D0"/>
    <w:rsid w:val="007B60F4"/>
    <w:rsid w:val="007B7AAB"/>
    <w:rsid w:val="007C0386"/>
    <w:rsid w:val="007C21B8"/>
    <w:rsid w:val="007C4155"/>
    <w:rsid w:val="007C49FB"/>
    <w:rsid w:val="007D0668"/>
    <w:rsid w:val="007D095D"/>
    <w:rsid w:val="007D142B"/>
    <w:rsid w:val="007D1E1E"/>
    <w:rsid w:val="007D3215"/>
    <w:rsid w:val="007D5B86"/>
    <w:rsid w:val="007E2ACB"/>
    <w:rsid w:val="007E5B9C"/>
    <w:rsid w:val="007E6D21"/>
    <w:rsid w:val="007E77A8"/>
    <w:rsid w:val="007F020E"/>
    <w:rsid w:val="007F0A52"/>
    <w:rsid w:val="007F1419"/>
    <w:rsid w:val="007F3956"/>
    <w:rsid w:val="007F3968"/>
    <w:rsid w:val="0080095F"/>
    <w:rsid w:val="008024C1"/>
    <w:rsid w:val="008029A5"/>
    <w:rsid w:val="00807554"/>
    <w:rsid w:val="00807CE8"/>
    <w:rsid w:val="00807FD2"/>
    <w:rsid w:val="00813667"/>
    <w:rsid w:val="00816145"/>
    <w:rsid w:val="008165EE"/>
    <w:rsid w:val="00816CB5"/>
    <w:rsid w:val="00820409"/>
    <w:rsid w:val="00820BB0"/>
    <w:rsid w:val="008217C6"/>
    <w:rsid w:val="008223A4"/>
    <w:rsid w:val="008238FB"/>
    <w:rsid w:val="008241A2"/>
    <w:rsid w:val="0082459E"/>
    <w:rsid w:val="00824BD2"/>
    <w:rsid w:val="008271E3"/>
    <w:rsid w:val="00831FA9"/>
    <w:rsid w:val="00834B93"/>
    <w:rsid w:val="0083574D"/>
    <w:rsid w:val="00843307"/>
    <w:rsid w:val="0084796F"/>
    <w:rsid w:val="00853C56"/>
    <w:rsid w:val="00856A2A"/>
    <w:rsid w:val="008573E6"/>
    <w:rsid w:val="00857D38"/>
    <w:rsid w:val="00862243"/>
    <w:rsid w:val="0086398D"/>
    <w:rsid w:val="00864540"/>
    <w:rsid w:val="00865734"/>
    <w:rsid w:val="00871B22"/>
    <w:rsid w:val="00871BC6"/>
    <w:rsid w:val="00874342"/>
    <w:rsid w:val="00880D63"/>
    <w:rsid w:val="00881358"/>
    <w:rsid w:val="00895EF4"/>
    <w:rsid w:val="008A3B73"/>
    <w:rsid w:val="008A7C1A"/>
    <w:rsid w:val="008B4E39"/>
    <w:rsid w:val="008C62F9"/>
    <w:rsid w:val="008C6FBD"/>
    <w:rsid w:val="008D3D1D"/>
    <w:rsid w:val="008D65A7"/>
    <w:rsid w:val="008E1B07"/>
    <w:rsid w:val="008E359F"/>
    <w:rsid w:val="008F2091"/>
    <w:rsid w:val="008F267B"/>
    <w:rsid w:val="008F27FB"/>
    <w:rsid w:val="008F3452"/>
    <w:rsid w:val="008F492A"/>
    <w:rsid w:val="008F6287"/>
    <w:rsid w:val="008F6C9F"/>
    <w:rsid w:val="008F722D"/>
    <w:rsid w:val="00900437"/>
    <w:rsid w:val="00904B1A"/>
    <w:rsid w:val="00904BE4"/>
    <w:rsid w:val="00906D30"/>
    <w:rsid w:val="00911154"/>
    <w:rsid w:val="009118D0"/>
    <w:rsid w:val="00911F3C"/>
    <w:rsid w:val="00914BDB"/>
    <w:rsid w:val="0091563E"/>
    <w:rsid w:val="009219E6"/>
    <w:rsid w:val="0092423C"/>
    <w:rsid w:val="00926197"/>
    <w:rsid w:val="009310BE"/>
    <w:rsid w:val="00934FCC"/>
    <w:rsid w:val="0093773B"/>
    <w:rsid w:val="00940778"/>
    <w:rsid w:val="00941BFC"/>
    <w:rsid w:val="00941C82"/>
    <w:rsid w:val="009422E2"/>
    <w:rsid w:val="00942370"/>
    <w:rsid w:val="00952AC3"/>
    <w:rsid w:val="0095440C"/>
    <w:rsid w:val="00957095"/>
    <w:rsid w:val="009571A9"/>
    <w:rsid w:val="00960615"/>
    <w:rsid w:val="009606FB"/>
    <w:rsid w:val="00962492"/>
    <w:rsid w:val="00962C75"/>
    <w:rsid w:val="00966057"/>
    <w:rsid w:val="00970C31"/>
    <w:rsid w:val="0097581E"/>
    <w:rsid w:val="0097595A"/>
    <w:rsid w:val="009768A7"/>
    <w:rsid w:val="009864F2"/>
    <w:rsid w:val="00986F80"/>
    <w:rsid w:val="0099043E"/>
    <w:rsid w:val="00995814"/>
    <w:rsid w:val="009A37AB"/>
    <w:rsid w:val="009A4496"/>
    <w:rsid w:val="009A5123"/>
    <w:rsid w:val="009A7477"/>
    <w:rsid w:val="009A755B"/>
    <w:rsid w:val="009B049E"/>
    <w:rsid w:val="009B12C4"/>
    <w:rsid w:val="009B4EE9"/>
    <w:rsid w:val="009C1568"/>
    <w:rsid w:val="009C3C17"/>
    <w:rsid w:val="009C6A2D"/>
    <w:rsid w:val="009C79EB"/>
    <w:rsid w:val="009D0673"/>
    <w:rsid w:val="009D0810"/>
    <w:rsid w:val="009D0A4C"/>
    <w:rsid w:val="009D4DA0"/>
    <w:rsid w:val="009D5A59"/>
    <w:rsid w:val="009D5C0C"/>
    <w:rsid w:val="009D5D9C"/>
    <w:rsid w:val="009D680B"/>
    <w:rsid w:val="009E039D"/>
    <w:rsid w:val="009E1C47"/>
    <w:rsid w:val="009E4707"/>
    <w:rsid w:val="009E6380"/>
    <w:rsid w:val="009E71B5"/>
    <w:rsid w:val="009F41F1"/>
    <w:rsid w:val="009F5ECD"/>
    <w:rsid w:val="009F7AED"/>
    <w:rsid w:val="00A01C81"/>
    <w:rsid w:val="00A042CD"/>
    <w:rsid w:val="00A0475A"/>
    <w:rsid w:val="00A04C9E"/>
    <w:rsid w:val="00A05523"/>
    <w:rsid w:val="00A05EFC"/>
    <w:rsid w:val="00A07127"/>
    <w:rsid w:val="00A10727"/>
    <w:rsid w:val="00A1256A"/>
    <w:rsid w:val="00A15EED"/>
    <w:rsid w:val="00A16CFD"/>
    <w:rsid w:val="00A17904"/>
    <w:rsid w:val="00A20FB3"/>
    <w:rsid w:val="00A23C00"/>
    <w:rsid w:val="00A246E7"/>
    <w:rsid w:val="00A2524D"/>
    <w:rsid w:val="00A274D5"/>
    <w:rsid w:val="00A31CB0"/>
    <w:rsid w:val="00A331A5"/>
    <w:rsid w:val="00A41041"/>
    <w:rsid w:val="00A415EC"/>
    <w:rsid w:val="00A429CA"/>
    <w:rsid w:val="00A508DB"/>
    <w:rsid w:val="00A520BB"/>
    <w:rsid w:val="00A56F5B"/>
    <w:rsid w:val="00A60582"/>
    <w:rsid w:val="00A63304"/>
    <w:rsid w:val="00A6542C"/>
    <w:rsid w:val="00A670CE"/>
    <w:rsid w:val="00A742D8"/>
    <w:rsid w:val="00A764D4"/>
    <w:rsid w:val="00A81F72"/>
    <w:rsid w:val="00A83419"/>
    <w:rsid w:val="00A83534"/>
    <w:rsid w:val="00A85D37"/>
    <w:rsid w:val="00A90CC6"/>
    <w:rsid w:val="00A9118F"/>
    <w:rsid w:val="00A9461D"/>
    <w:rsid w:val="00A9513A"/>
    <w:rsid w:val="00AA2458"/>
    <w:rsid w:val="00AA5597"/>
    <w:rsid w:val="00AA5CAF"/>
    <w:rsid w:val="00AA5DC8"/>
    <w:rsid w:val="00AA5DFD"/>
    <w:rsid w:val="00AA7E4A"/>
    <w:rsid w:val="00AC1396"/>
    <w:rsid w:val="00AC3290"/>
    <w:rsid w:val="00AC3785"/>
    <w:rsid w:val="00AC43A9"/>
    <w:rsid w:val="00AC48B5"/>
    <w:rsid w:val="00AC48E8"/>
    <w:rsid w:val="00AC625B"/>
    <w:rsid w:val="00AC742A"/>
    <w:rsid w:val="00AD1C45"/>
    <w:rsid w:val="00AD54D2"/>
    <w:rsid w:val="00AD7286"/>
    <w:rsid w:val="00AE0386"/>
    <w:rsid w:val="00AE0AA8"/>
    <w:rsid w:val="00AE7932"/>
    <w:rsid w:val="00AF15FA"/>
    <w:rsid w:val="00AF3102"/>
    <w:rsid w:val="00AF3583"/>
    <w:rsid w:val="00AF48F6"/>
    <w:rsid w:val="00AF575F"/>
    <w:rsid w:val="00AF693A"/>
    <w:rsid w:val="00AF7142"/>
    <w:rsid w:val="00AF7855"/>
    <w:rsid w:val="00B00B6C"/>
    <w:rsid w:val="00B00EEC"/>
    <w:rsid w:val="00B02697"/>
    <w:rsid w:val="00B03222"/>
    <w:rsid w:val="00B03399"/>
    <w:rsid w:val="00B034E7"/>
    <w:rsid w:val="00B05C78"/>
    <w:rsid w:val="00B1013B"/>
    <w:rsid w:val="00B14764"/>
    <w:rsid w:val="00B161BD"/>
    <w:rsid w:val="00B1753B"/>
    <w:rsid w:val="00B20166"/>
    <w:rsid w:val="00B20EB7"/>
    <w:rsid w:val="00B2110F"/>
    <w:rsid w:val="00B22A98"/>
    <w:rsid w:val="00B2765B"/>
    <w:rsid w:val="00B32D22"/>
    <w:rsid w:val="00B337EB"/>
    <w:rsid w:val="00B34D99"/>
    <w:rsid w:val="00B35F5D"/>
    <w:rsid w:val="00B42E20"/>
    <w:rsid w:val="00B43045"/>
    <w:rsid w:val="00B44299"/>
    <w:rsid w:val="00B45C05"/>
    <w:rsid w:val="00B47222"/>
    <w:rsid w:val="00B53AB3"/>
    <w:rsid w:val="00B55DD5"/>
    <w:rsid w:val="00B57590"/>
    <w:rsid w:val="00B600EC"/>
    <w:rsid w:val="00B60124"/>
    <w:rsid w:val="00B61EDA"/>
    <w:rsid w:val="00B623E4"/>
    <w:rsid w:val="00B64519"/>
    <w:rsid w:val="00B669C0"/>
    <w:rsid w:val="00B678DE"/>
    <w:rsid w:val="00B706DA"/>
    <w:rsid w:val="00B76C6B"/>
    <w:rsid w:val="00B76E02"/>
    <w:rsid w:val="00B817C4"/>
    <w:rsid w:val="00B82CEE"/>
    <w:rsid w:val="00B85257"/>
    <w:rsid w:val="00B85B59"/>
    <w:rsid w:val="00B86071"/>
    <w:rsid w:val="00B908C2"/>
    <w:rsid w:val="00B90A45"/>
    <w:rsid w:val="00B91F3C"/>
    <w:rsid w:val="00B926DE"/>
    <w:rsid w:val="00B9346B"/>
    <w:rsid w:val="00B94CFF"/>
    <w:rsid w:val="00B9616F"/>
    <w:rsid w:val="00B961C0"/>
    <w:rsid w:val="00B96940"/>
    <w:rsid w:val="00B970AE"/>
    <w:rsid w:val="00BA2696"/>
    <w:rsid w:val="00BA2C60"/>
    <w:rsid w:val="00BA358A"/>
    <w:rsid w:val="00BA4C48"/>
    <w:rsid w:val="00BA525F"/>
    <w:rsid w:val="00BA646D"/>
    <w:rsid w:val="00BB14A1"/>
    <w:rsid w:val="00BB2B19"/>
    <w:rsid w:val="00BB6421"/>
    <w:rsid w:val="00BB6D18"/>
    <w:rsid w:val="00BC125B"/>
    <w:rsid w:val="00BC42B5"/>
    <w:rsid w:val="00BC4F31"/>
    <w:rsid w:val="00BC7031"/>
    <w:rsid w:val="00BD2E9C"/>
    <w:rsid w:val="00BD4BD0"/>
    <w:rsid w:val="00BD7256"/>
    <w:rsid w:val="00BE0E4E"/>
    <w:rsid w:val="00BE1F73"/>
    <w:rsid w:val="00BE2546"/>
    <w:rsid w:val="00BE4717"/>
    <w:rsid w:val="00BE7609"/>
    <w:rsid w:val="00BF2BD8"/>
    <w:rsid w:val="00BF667F"/>
    <w:rsid w:val="00BF6CD5"/>
    <w:rsid w:val="00C00715"/>
    <w:rsid w:val="00C00DAD"/>
    <w:rsid w:val="00C05B31"/>
    <w:rsid w:val="00C073B1"/>
    <w:rsid w:val="00C07B0E"/>
    <w:rsid w:val="00C107C8"/>
    <w:rsid w:val="00C1248A"/>
    <w:rsid w:val="00C128DD"/>
    <w:rsid w:val="00C134B6"/>
    <w:rsid w:val="00C1670C"/>
    <w:rsid w:val="00C16CD0"/>
    <w:rsid w:val="00C20C49"/>
    <w:rsid w:val="00C21A5A"/>
    <w:rsid w:val="00C22995"/>
    <w:rsid w:val="00C23682"/>
    <w:rsid w:val="00C23DF3"/>
    <w:rsid w:val="00C24D2F"/>
    <w:rsid w:val="00C2710A"/>
    <w:rsid w:val="00C30A73"/>
    <w:rsid w:val="00C3161C"/>
    <w:rsid w:val="00C317D0"/>
    <w:rsid w:val="00C33D65"/>
    <w:rsid w:val="00C343A0"/>
    <w:rsid w:val="00C35CB5"/>
    <w:rsid w:val="00C402DD"/>
    <w:rsid w:val="00C4041B"/>
    <w:rsid w:val="00C422D5"/>
    <w:rsid w:val="00C434E1"/>
    <w:rsid w:val="00C45C51"/>
    <w:rsid w:val="00C45C9E"/>
    <w:rsid w:val="00C46D8B"/>
    <w:rsid w:val="00C524E7"/>
    <w:rsid w:val="00C52C9E"/>
    <w:rsid w:val="00C535BC"/>
    <w:rsid w:val="00C53EA1"/>
    <w:rsid w:val="00C54EFE"/>
    <w:rsid w:val="00C55A88"/>
    <w:rsid w:val="00C56295"/>
    <w:rsid w:val="00C60C5C"/>
    <w:rsid w:val="00C6277C"/>
    <w:rsid w:val="00C66C5C"/>
    <w:rsid w:val="00C707D0"/>
    <w:rsid w:val="00C72A2D"/>
    <w:rsid w:val="00C7400C"/>
    <w:rsid w:val="00C7437B"/>
    <w:rsid w:val="00C75502"/>
    <w:rsid w:val="00C75FC3"/>
    <w:rsid w:val="00C80B62"/>
    <w:rsid w:val="00C85385"/>
    <w:rsid w:val="00C8768C"/>
    <w:rsid w:val="00C8774A"/>
    <w:rsid w:val="00C9053C"/>
    <w:rsid w:val="00C9113E"/>
    <w:rsid w:val="00C92332"/>
    <w:rsid w:val="00C96284"/>
    <w:rsid w:val="00CA19DA"/>
    <w:rsid w:val="00CA1E78"/>
    <w:rsid w:val="00CA2122"/>
    <w:rsid w:val="00CA24E9"/>
    <w:rsid w:val="00CB0459"/>
    <w:rsid w:val="00CB1B04"/>
    <w:rsid w:val="00CB3AB7"/>
    <w:rsid w:val="00CB404A"/>
    <w:rsid w:val="00CB4D49"/>
    <w:rsid w:val="00CC0C9F"/>
    <w:rsid w:val="00CC1082"/>
    <w:rsid w:val="00CC2A65"/>
    <w:rsid w:val="00CC4A21"/>
    <w:rsid w:val="00CC4A30"/>
    <w:rsid w:val="00CC56AC"/>
    <w:rsid w:val="00CC73EE"/>
    <w:rsid w:val="00CD42C9"/>
    <w:rsid w:val="00CD7F94"/>
    <w:rsid w:val="00CE4EB3"/>
    <w:rsid w:val="00CE5B5B"/>
    <w:rsid w:val="00CE5C09"/>
    <w:rsid w:val="00CE6849"/>
    <w:rsid w:val="00CF10D6"/>
    <w:rsid w:val="00CF1CA0"/>
    <w:rsid w:val="00CF1F1B"/>
    <w:rsid w:val="00CF374A"/>
    <w:rsid w:val="00D01A32"/>
    <w:rsid w:val="00D02552"/>
    <w:rsid w:val="00D02A25"/>
    <w:rsid w:val="00D02B9E"/>
    <w:rsid w:val="00D04FC4"/>
    <w:rsid w:val="00D052D0"/>
    <w:rsid w:val="00D06D65"/>
    <w:rsid w:val="00D114BB"/>
    <w:rsid w:val="00D13AAF"/>
    <w:rsid w:val="00D13BC0"/>
    <w:rsid w:val="00D14266"/>
    <w:rsid w:val="00D17457"/>
    <w:rsid w:val="00D21E8B"/>
    <w:rsid w:val="00D25A77"/>
    <w:rsid w:val="00D31AA6"/>
    <w:rsid w:val="00D33BB1"/>
    <w:rsid w:val="00D347B7"/>
    <w:rsid w:val="00D40946"/>
    <w:rsid w:val="00D40BD8"/>
    <w:rsid w:val="00D41957"/>
    <w:rsid w:val="00D41AAF"/>
    <w:rsid w:val="00D44A87"/>
    <w:rsid w:val="00D46228"/>
    <w:rsid w:val="00D46C36"/>
    <w:rsid w:val="00D51182"/>
    <w:rsid w:val="00D52B48"/>
    <w:rsid w:val="00D566D6"/>
    <w:rsid w:val="00D60521"/>
    <w:rsid w:val="00D61304"/>
    <w:rsid w:val="00D61DC3"/>
    <w:rsid w:val="00D63838"/>
    <w:rsid w:val="00D66853"/>
    <w:rsid w:val="00D67371"/>
    <w:rsid w:val="00D77CE6"/>
    <w:rsid w:val="00D82088"/>
    <w:rsid w:val="00D82933"/>
    <w:rsid w:val="00D82971"/>
    <w:rsid w:val="00D85CC6"/>
    <w:rsid w:val="00D904BF"/>
    <w:rsid w:val="00D92B67"/>
    <w:rsid w:val="00D94DEC"/>
    <w:rsid w:val="00D95C88"/>
    <w:rsid w:val="00D961A9"/>
    <w:rsid w:val="00D969C7"/>
    <w:rsid w:val="00D96EDC"/>
    <w:rsid w:val="00DA35AF"/>
    <w:rsid w:val="00DA3E42"/>
    <w:rsid w:val="00DA6C56"/>
    <w:rsid w:val="00DB17B7"/>
    <w:rsid w:val="00DB4834"/>
    <w:rsid w:val="00DB50B6"/>
    <w:rsid w:val="00DC0731"/>
    <w:rsid w:val="00DC1109"/>
    <w:rsid w:val="00DC215A"/>
    <w:rsid w:val="00DC46D4"/>
    <w:rsid w:val="00DC49A7"/>
    <w:rsid w:val="00DC724A"/>
    <w:rsid w:val="00DD03DF"/>
    <w:rsid w:val="00DD121A"/>
    <w:rsid w:val="00DD1756"/>
    <w:rsid w:val="00DD1B78"/>
    <w:rsid w:val="00DD21F2"/>
    <w:rsid w:val="00DE383D"/>
    <w:rsid w:val="00DE5CCA"/>
    <w:rsid w:val="00DF0F08"/>
    <w:rsid w:val="00DF1E20"/>
    <w:rsid w:val="00DF7151"/>
    <w:rsid w:val="00E015E2"/>
    <w:rsid w:val="00E0195E"/>
    <w:rsid w:val="00E05A86"/>
    <w:rsid w:val="00E0799F"/>
    <w:rsid w:val="00E10788"/>
    <w:rsid w:val="00E10D25"/>
    <w:rsid w:val="00E126AC"/>
    <w:rsid w:val="00E12B46"/>
    <w:rsid w:val="00E13470"/>
    <w:rsid w:val="00E13F94"/>
    <w:rsid w:val="00E13FB3"/>
    <w:rsid w:val="00E14092"/>
    <w:rsid w:val="00E14E73"/>
    <w:rsid w:val="00E15729"/>
    <w:rsid w:val="00E15AE1"/>
    <w:rsid w:val="00E16513"/>
    <w:rsid w:val="00E17359"/>
    <w:rsid w:val="00E2184D"/>
    <w:rsid w:val="00E22AB2"/>
    <w:rsid w:val="00E24CA2"/>
    <w:rsid w:val="00E251FD"/>
    <w:rsid w:val="00E268CF"/>
    <w:rsid w:val="00E26FE6"/>
    <w:rsid w:val="00E27E2D"/>
    <w:rsid w:val="00E4010E"/>
    <w:rsid w:val="00E40EEC"/>
    <w:rsid w:val="00E418C7"/>
    <w:rsid w:val="00E44154"/>
    <w:rsid w:val="00E5233D"/>
    <w:rsid w:val="00E54D2C"/>
    <w:rsid w:val="00E6334A"/>
    <w:rsid w:val="00E64A5D"/>
    <w:rsid w:val="00E71FF7"/>
    <w:rsid w:val="00E72836"/>
    <w:rsid w:val="00E72A7B"/>
    <w:rsid w:val="00E732AA"/>
    <w:rsid w:val="00E739EA"/>
    <w:rsid w:val="00E752CB"/>
    <w:rsid w:val="00E8672C"/>
    <w:rsid w:val="00E8675F"/>
    <w:rsid w:val="00E876AA"/>
    <w:rsid w:val="00E87D26"/>
    <w:rsid w:val="00E87EB2"/>
    <w:rsid w:val="00E94786"/>
    <w:rsid w:val="00E94DC0"/>
    <w:rsid w:val="00E95654"/>
    <w:rsid w:val="00EA3178"/>
    <w:rsid w:val="00EA5B67"/>
    <w:rsid w:val="00EA704E"/>
    <w:rsid w:val="00EB1A7B"/>
    <w:rsid w:val="00EB6754"/>
    <w:rsid w:val="00EB7920"/>
    <w:rsid w:val="00EC0C50"/>
    <w:rsid w:val="00EC17CE"/>
    <w:rsid w:val="00EC5F23"/>
    <w:rsid w:val="00ED0D4B"/>
    <w:rsid w:val="00ED453D"/>
    <w:rsid w:val="00ED5748"/>
    <w:rsid w:val="00ED7178"/>
    <w:rsid w:val="00ED72EB"/>
    <w:rsid w:val="00EE0082"/>
    <w:rsid w:val="00EE255E"/>
    <w:rsid w:val="00EE2F61"/>
    <w:rsid w:val="00EE2F6F"/>
    <w:rsid w:val="00EE6769"/>
    <w:rsid w:val="00EE7B3D"/>
    <w:rsid w:val="00EF0B05"/>
    <w:rsid w:val="00EF1B27"/>
    <w:rsid w:val="00EF4BC5"/>
    <w:rsid w:val="00F01395"/>
    <w:rsid w:val="00F013F3"/>
    <w:rsid w:val="00F035EE"/>
    <w:rsid w:val="00F05168"/>
    <w:rsid w:val="00F117D4"/>
    <w:rsid w:val="00F12612"/>
    <w:rsid w:val="00F14EDC"/>
    <w:rsid w:val="00F20E38"/>
    <w:rsid w:val="00F25078"/>
    <w:rsid w:val="00F253EA"/>
    <w:rsid w:val="00F272E7"/>
    <w:rsid w:val="00F276C0"/>
    <w:rsid w:val="00F27F9B"/>
    <w:rsid w:val="00F301A8"/>
    <w:rsid w:val="00F304DF"/>
    <w:rsid w:val="00F3139B"/>
    <w:rsid w:val="00F3424F"/>
    <w:rsid w:val="00F35B71"/>
    <w:rsid w:val="00F37205"/>
    <w:rsid w:val="00F373E8"/>
    <w:rsid w:val="00F37EAE"/>
    <w:rsid w:val="00F40BC1"/>
    <w:rsid w:val="00F42081"/>
    <w:rsid w:val="00F43648"/>
    <w:rsid w:val="00F4473D"/>
    <w:rsid w:val="00F5052D"/>
    <w:rsid w:val="00F53AAB"/>
    <w:rsid w:val="00F56081"/>
    <w:rsid w:val="00F61988"/>
    <w:rsid w:val="00F61D26"/>
    <w:rsid w:val="00F62CDC"/>
    <w:rsid w:val="00F62FBD"/>
    <w:rsid w:val="00F63015"/>
    <w:rsid w:val="00F637F3"/>
    <w:rsid w:val="00F64A9C"/>
    <w:rsid w:val="00F66EE0"/>
    <w:rsid w:val="00F67867"/>
    <w:rsid w:val="00F7627D"/>
    <w:rsid w:val="00F76EA5"/>
    <w:rsid w:val="00F77C1A"/>
    <w:rsid w:val="00F80852"/>
    <w:rsid w:val="00F811AB"/>
    <w:rsid w:val="00F83BB7"/>
    <w:rsid w:val="00F8402A"/>
    <w:rsid w:val="00F84108"/>
    <w:rsid w:val="00F85991"/>
    <w:rsid w:val="00F867A6"/>
    <w:rsid w:val="00F87918"/>
    <w:rsid w:val="00F91827"/>
    <w:rsid w:val="00F9219A"/>
    <w:rsid w:val="00F931E1"/>
    <w:rsid w:val="00F93B68"/>
    <w:rsid w:val="00F94DED"/>
    <w:rsid w:val="00F95120"/>
    <w:rsid w:val="00F966A9"/>
    <w:rsid w:val="00F967F4"/>
    <w:rsid w:val="00F97CD6"/>
    <w:rsid w:val="00FA0086"/>
    <w:rsid w:val="00FA09E8"/>
    <w:rsid w:val="00FA1557"/>
    <w:rsid w:val="00FA635F"/>
    <w:rsid w:val="00FA6464"/>
    <w:rsid w:val="00FB1FC6"/>
    <w:rsid w:val="00FB67D6"/>
    <w:rsid w:val="00FB6ED7"/>
    <w:rsid w:val="00FB7C97"/>
    <w:rsid w:val="00FC2909"/>
    <w:rsid w:val="00FC39C1"/>
    <w:rsid w:val="00FC3E06"/>
    <w:rsid w:val="00FC4295"/>
    <w:rsid w:val="00FC5529"/>
    <w:rsid w:val="00FC59F7"/>
    <w:rsid w:val="00FC72CB"/>
    <w:rsid w:val="00FC7627"/>
    <w:rsid w:val="00FC7B50"/>
    <w:rsid w:val="00FC7D6F"/>
    <w:rsid w:val="00FD083A"/>
    <w:rsid w:val="00FD1150"/>
    <w:rsid w:val="00FD1CB5"/>
    <w:rsid w:val="00FD292A"/>
    <w:rsid w:val="00FD322A"/>
    <w:rsid w:val="00FD3ED1"/>
    <w:rsid w:val="00FD53C1"/>
    <w:rsid w:val="00FD6353"/>
    <w:rsid w:val="00FD67F9"/>
    <w:rsid w:val="00FD6A0D"/>
    <w:rsid w:val="00FD7381"/>
    <w:rsid w:val="00FE5254"/>
    <w:rsid w:val="00FE5950"/>
    <w:rsid w:val="00FE7F93"/>
    <w:rsid w:val="00FF2CBD"/>
    <w:rsid w:val="00FF4ACF"/>
    <w:rsid w:val="00FF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221479F-FAA8-4FC4-AED6-4521778D8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F12BB"/>
    <w:rPr>
      <w:sz w:val="24"/>
      <w:szCs w:val="24"/>
    </w:rPr>
  </w:style>
  <w:style w:type="paragraph" w:styleId="Cmsor2">
    <w:name w:val="heading 2"/>
    <w:basedOn w:val="Norml"/>
    <w:next w:val="Norml"/>
    <w:qFormat/>
    <w:rsid w:val="00C72A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qFormat/>
    <w:rsid w:val="00C72A2D"/>
    <w:pPr>
      <w:keepNext/>
      <w:autoSpaceDE w:val="0"/>
      <w:autoSpaceDN w:val="0"/>
      <w:adjustRightInd w:val="0"/>
      <w:jc w:val="both"/>
      <w:outlineLvl w:val="2"/>
    </w:pPr>
    <w:rPr>
      <w:b/>
      <w:bCs/>
      <w:i/>
      <w:iCs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E94786"/>
    <w:pPr>
      <w:tabs>
        <w:tab w:val="left" w:pos="3119"/>
      </w:tabs>
      <w:jc w:val="both"/>
    </w:pPr>
    <w:rPr>
      <w:szCs w:val="20"/>
    </w:rPr>
  </w:style>
  <w:style w:type="paragraph" w:styleId="llb">
    <w:name w:val="footer"/>
    <w:basedOn w:val="Norml"/>
    <w:link w:val="llbChar"/>
    <w:uiPriority w:val="99"/>
    <w:rsid w:val="00315725"/>
    <w:pPr>
      <w:tabs>
        <w:tab w:val="center" w:pos="4536"/>
        <w:tab w:val="right" w:pos="9072"/>
      </w:tabs>
    </w:pPr>
    <w:rPr>
      <w:szCs w:val="20"/>
    </w:rPr>
  </w:style>
  <w:style w:type="character" w:styleId="Oldalszm">
    <w:name w:val="page number"/>
    <w:basedOn w:val="Bekezdsalapbettpusa"/>
    <w:rsid w:val="00292EFB"/>
  </w:style>
  <w:style w:type="paragraph" w:styleId="lfej">
    <w:name w:val="header"/>
    <w:basedOn w:val="Norml"/>
    <w:rsid w:val="00292EFB"/>
    <w:pPr>
      <w:tabs>
        <w:tab w:val="center" w:pos="4536"/>
        <w:tab w:val="right" w:pos="9072"/>
      </w:tabs>
    </w:pPr>
  </w:style>
  <w:style w:type="paragraph" w:styleId="Cm">
    <w:name w:val="Title"/>
    <w:basedOn w:val="Norml"/>
    <w:qFormat/>
    <w:rsid w:val="008D65A7"/>
    <w:pPr>
      <w:overflowPunct w:val="0"/>
      <w:autoSpaceDE w:val="0"/>
      <w:autoSpaceDN w:val="0"/>
      <w:adjustRightInd w:val="0"/>
      <w:spacing w:line="280" w:lineRule="exact"/>
      <w:jc w:val="center"/>
      <w:textAlignment w:val="baseline"/>
    </w:pPr>
    <w:rPr>
      <w:b/>
      <w:szCs w:val="20"/>
    </w:rPr>
  </w:style>
  <w:style w:type="paragraph" w:styleId="NormlWeb">
    <w:name w:val="Normal (Web)"/>
    <w:basedOn w:val="Norml"/>
    <w:uiPriority w:val="99"/>
    <w:rsid w:val="009571A9"/>
    <w:pPr>
      <w:spacing w:before="100" w:beforeAutospacing="1" w:after="100" w:afterAutospacing="1"/>
    </w:pPr>
    <w:rPr>
      <w:rFonts w:ascii="Verdana" w:hAnsi="Verdana"/>
      <w:color w:val="660000"/>
      <w:sz w:val="17"/>
      <w:szCs w:val="17"/>
    </w:rPr>
  </w:style>
  <w:style w:type="character" w:customStyle="1" w:styleId="Kiemels2">
    <w:name w:val="Kiemelés2"/>
    <w:qFormat/>
    <w:rsid w:val="009571A9"/>
    <w:rPr>
      <w:b/>
      <w:bCs/>
    </w:rPr>
  </w:style>
  <w:style w:type="paragraph" w:customStyle="1" w:styleId="CharCharCharChar">
    <w:name w:val="Char Char Char Char"/>
    <w:basedOn w:val="Norml"/>
    <w:rsid w:val="006759B1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character" w:customStyle="1" w:styleId="apple-style-span">
    <w:name w:val="apple-style-span"/>
    <w:basedOn w:val="Bekezdsalapbettpusa"/>
    <w:rsid w:val="00B42E20"/>
  </w:style>
  <w:style w:type="character" w:customStyle="1" w:styleId="apple-converted-space">
    <w:name w:val="apple-converted-space"/>
    <w:basedOn w:val="Bekezdsalapbettpusa"/>
    <w:rsid w:val="00B42E20"/>
  </w:style>
  <w:style w:type="paragraph" w:customStyle="1" w:styleId="CharChar1Char">
    <w:name w:val="Char Char1 Char"/>
    <w:basedOn w:val="Norml"/>
    <w:rsid w:val="00424E47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character" w:styleId="Hiperhivatkozs">
    <w:name w:val="Hyperlink"/>
    <w:rsid w:val="00134731"/>
    <w:rPr>
      <w:color w:val="0000FF"/>
      <w:u w:val="single"/>
    </w:rPr>
  </w:style>
  <w:style w:type="paragraph" w:customStyle="1" w:styleId="CharChar1Char0">
    <w:name w:val="Char Char1 Char"/>
    <w:basedOn w:val="Norml"/>
    <w:rsid w:val="00791F3D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uj">
    <w:name w:val="uj"/>
    <w:basedOn w:val="Norml"/>
    <w:rsid w:val="001A4842"/>
    <w:pPr>
      <w:spacing w:before="100" w:beforeAutospacing="1" w:after="100" w:afterAutospacing="1"/>
    </w:pPr>
  </w:style>
  <w:style w:type="paragraph" w:styleId="Nincstrkz">
    <w:name w:val="No Spacing"/>
    <w:qFormat/>
    <w:rsid w:val="00D347B7"/>
    <w:rPr>
      <w:rFonts w:eastAsia="Calibri"/>
    </w:rPr>
  </w:style>
  <w:style w:type="character" w:customStyle="1" w:styleId="llbChar">
    <w:name w:val="Élőláb Char"/>
    <w:link w:val="llb"/>
    <w:uiPriority w:val="99"/>
    <w:rsid w:val="00424504"/>
    <w:rPr>
      <w:sz w:val="24"/>
    </w:rPr>
  </w:style>
  <w:style w:type="paragraph" w:styleId="Buborkszveg">
    <w:name w:val="Balloon Text"/>
    <w:basedOn w:val="Norml"/>
    <w:link w:val="BuborkszvegChar"/>
    <w:rsid w:val="00112F2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112F24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"/>
    <w:rsid w:val="00DC49A7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character" w:customStyle="1" w:styleId="SzvegtrzsChar">
    <w:name w:val="Szövegtörzs Char"/>
    <w:link w:val="Szvegtrzs"/>
    <w:rsid w:val="00C53EA1"/>
    <w:rPr>
      <w:sz w:val="24"/>
    </w:rPr>
  </w:style>
  <w:style w:type="paragraph" w:customStyle="1" w:styleId="Default">
    <w:name w:val="Default"/>
    <w:rsid w:val="00BB2B1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highlighted">
    <w:name w:val="highlighted"/>
    <w:basedOn w:val="Bekezdsalapbettpusa"/>
    <w:rsid w:val="00E05A86"/>
  </w:style>
  <w:style w:type="paragraph" w:customStyle="1" w:styleId="CharChar1Char1">
    <w:name w:val="Char Char1 Char"/>
    <w:basedOn w:val="Norml"/>
    <w:rsid w:val="00807CE8"/>
    <w:pPr>
      <w:spacing w:after="160" w:line="240" w:lineRule="exact"/>
    </w:pPr>
    <w:rPr>
      <w:rFonts w:ascii="Cambria" w:eastAsia="Courier New" w:hAnsi="Cambria" w:cs="Calibri"/>
      <w:i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9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7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5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1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4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02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3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1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1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7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oln&#225;r%20Erzsi\Application%20Data\Microsoft\Sablonok\Biz_el&#337;terj_pm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66A2D-6773-46D8-887E-8874E254D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Biz_előterj_pm</Template>
  <TotalTime>72</TotalTime>
  <Pages>3</Pages>
  <Words>761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Ügyiratszám: /2007</vt:lpstr>
    </vt:vector>
  </TitlesOfParts>
  <Company>Polghiv</Company>
  <LinksUpToDate>false</LinksUpToDate>
  <CharactersWithSpaces>6003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Ügyiratszám: /2007</dc:title>
  <dc:subject/>
  <dc:creator>Humán Iroda</dc:creator>
  <cp:keywords/>
  <cp:lastModifiedBy>Méder Melinda</cp:lastModifiedBy>
  <cp:revision>21</cp:revision>
  <cp:lastPrinted>2024-03-12T08:39:00Z</cp:lastPrinted>
  <dcterms:created xsi:type="dcterms:W3CDTF">2025-03-03T15:02:00Z</dcterms:created>
  <dcterms:modified xsi:type="dcterms:W3CDTF">2026-03-03T14:13:00Z</dcterms:modified>
</cp:coreProperties>
</file>